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010620" w14:textId="77777777" w:rsidR="002B7D20" w:rsidRPr="005154D8" w:rsidRDefault="002B7D20" w:rsidP="009B0308">
      <w:pPr>
        <w:pStyle w:val="ASDEFCONNormal"/>
        <w:jc w:val="center"/>
      </w:pPr>
      <w:bookmarkStart w:id="0" w:name="_GoBack"/>
      <w:bookmarkEnd w:id="0"/>
      <w:r w:rsidRPr="005154D8">
        <w:t>GUIDANCE PAGES TO BE DELETED WHEN PUBLISHED</w:t>
      </w:r>
    </w:p>
    <w:p w14:paraId="0354D351" w14:textId="77777777" w:rsidR="002B7D20" w:rsidRPr="005154D8" w:rsidRDefault="00883524" w:rsidP="009B0308">
      <w:pPr>
        <w:pStyle w:val="ASDEFCONTitle"/>
      </w:pPr>
      <w:r w:rsidRPr="005154D8">
        <w:t>ASDEFCON (SUPPORT)</w:t>
      </w:r>
    </w:p>
    <w:p w14:paraId="683B8E29" w14:textId="77777777" w:rsidR="002B7D20" w:rsidRPr="005154D8" w:rsidRDefault="002B7D20" w:rsidP="009B0308">
      <w:pPr>
        <w:pStyle w:val="ASDEFCONTitle"/>
      </w:pPr>
      <w:r w:rsidRPr="005154D8">
        <w:t>SECTION 1: GUIDANCE FOR DSD-ENG-CM</w:t>
      </w:r>
    </w:p>
    <w:p w14:paraId="4FC99C87" w14:textId="77777777" w:rsidR="002B7D20" w:rsidRPr="005154D8" w:rsidRDefault="002B7D20" w:rsidP="009B0308">
      <w:pPr>
        <w:pStyle w:val="ASDEFCONTitle"/>
      </w:pPr>
      <w:r w:rsidRPr="005154D8">
        <w:t>(CONFIGURATION MANAGEMENT SERVICES)</w:t>
      </w:r>
    </w:p>
    <w:p w14:paraId="423A9D69" w14:textId="77777777" w:rsidR="002B7D20" w:rsidRPr="005154D8" w:rsidRDefault="002B7D20" w:rsidP="009B0308">
      <w:pPr>
        <w:pStyle w:val="GuideMarginHead-ASDEFCON"/>
      </w:pPr>
      <w:r w:rsidRPr="005154D8">
        <w:rPr>
          <w:u w:val="single"/>
        </w:rPr>
        <w:t>Status</w:t>
      </w:r>
      <w:r w:rsidRPr="005154D8">
        <w:rPr>
          <w:rStyle w:val="MarginheadingChar"/>
        </w:rPr>
        <w:t>:</w:t>
      </w:r>
      <w:r w:rsidRPr="005154D8">
        <w:tab/>
        <w:t>Optional (must be used if a</w:t>
      </w:r>
      <w:r w:rsidR="00432CC0" w:rsidRPr="005154D8">
        <w:t>n ADF</w:t>
      </w:r>
      <w:r w:rsidRPr="005154D8">
        <w:t xml:space="preserve"> </w:t>
      </w:r>
      <w:r w:rsidR="00FF0FF2">
        <w:t>r</w:t>
      </w:r>
      <w:r w:rsidR="00C56705" w:rsidRPr="005154D8">
        <w:t xml:space="preserve">egulatory </w:t>
      </w:r>
      <w:r w:rsidR="00432CC0" w:rsidRPr="005154D8">
        <w:t xml:space="preserve">/ </w:t>
      </w:r>
      <w:r w:rsidR="00FF0FF2">
        <w:t>a</w:t>
      </w:r>
      <w:r w:rsidR="00432CC0" w:rsidRPr="005154D8">
        <w:t xml:space="preserve">ssurance </w:t>
      </w:r>
      <w:r w:rsidR="00FF0FF2">
        <w:t>f</w:t>
      </w:r>
      <w:r w:rsidR="00C56705" w:rsidRPr="005154D8">
        <w:t xml:space="preserve">ramework </w:t>
      </w:r>
      <w:r w:rsidRPr="005154D8">
        <w:t xml:space="preserve">is </w:t>
      </w:r>
      <w:r w:rsidR="00796EE5" w:rsidRPr="005154D8">
        <w:t>applicable to the Contract</w:t>
      </w:r>
      <w:r w:rsidRPr="005154D8">
        <w:t>)</w:t>
      </w:r>
    </w:p>
    <w:p w14:paraId="5DB594CB" w14:textId="77777777" w:rsidR="002B7D20" w:rsidRPr="005154D8" w:rsidRDefault="002B7D20" w:rsidP="009B0308">
      <w:pPr>
        <w:pStyle w:val="GuideMarginHead-ASDEFCON"/>
      </w:pPr>
      <w:r w:rsidRPr="005154D8">
        <w:rPr>
          <w:u w:val="single"/>
        </w:rPr>
        <w:t>Purpose</w:t>
      </w:r>
      <w:r w:rsidRPr="005154D8">
        <w:rPr>
          <w:rStyle w:val="MarginheadingChar"/>
        </w:rPr>
        <w:t>:</w:t>
      </w:r>
      <w:r w:rsidRPr="005154D8">
        <w:tab/>
        <w:t>Refer to Description and Intended Use.</w:t>
      </w:r>
    </w:p>
    <w:p w14:paraId="1A1A0CCF" w14:textId="3935A228" w:rsidR="002B7D20" w:rsidRPr="007C19F6" w:rsidRDefault="002B7D20" w:rsidP="009B0308">
      <w:pPr>
        <w:pStyle w:val="GuideMarginHead-ASDEFCON"/>
      </w:pPr>
      <w:r w:rsidRPr="007C19F6">
        <w:rPr>
          <w:u w:val="single"/>
        </w:rPr>
        <w:t>Policy</w:t>
      </w:r>
      <w:r w:rsidRPr="00F276CA">
        <w:rPr>
          <w:rStyle w:val="MarginheadingChar"/>
        </w:rPr>
        <w:t>:</w:t>
      </w:r>
      <w:r w:rsidRPr="007C19F6">
        <w:tab/>
      </w:r>
      <w:r w:rsidR="00D53430">
        <w:t xml:space="preserve">Engineering and Maintenance Manual (EMM) </w:t>
      </w:r>
      <w:r w:rsidR="006743AB" w:rsidRPr="007C19F6">
        <w:t xml:space="preserve">Chapter </w:t>
      </w:r>
      <w:r w:rsidR="00D53430">
        <w:t>2</w:t>
      </w:r>
      <w:r w:rsidRPr="007C19F6">
        <w:t xml:space="preserve">, </w:t>
      </w:r>
      <w:r w:rsidRPr="0077713A">
        <w:rPr>
          <w:i/>
        </w:rPr>
        <w:t>Configuration Management</w:t>
      </w:r>
      <w:r w:rsidR="00D53430">
        <w:rPr>
          <w:i/>
        </w:rPr>
        <w:t xml:space="preserve"> and Technical Data</w:t>
      </w:r>
    </w:p>
    <w:p w14:paraId="28179AF3" w14:textId="599AA2A2" w:rsidR="003361D1" w:rsidRPr="005154D8" w:rsidRDefault="00D53430" w:rsidP="009B0308">
      <w:pPr>
        <w:pStyle w:val="GuideText-ASDEFCON"/>
      </w:pPr>
      <w:r w:rsidRPr="007E13BA">
        <w:t>Defence Aviation Safety Program Manual</w:t>
      </w:r>
      <w:r>
        <w:t xml:space="preserve"> Volume 2</w:t>
      </w:r>
      <w:r w:rsidR="004C5907" w:rsidRPr="00165DDE">
        <w:t xml:space="preserve">, </w:t>
      </w:r>
      <w:r w:rsidR="004C5907" w:rsidRPr="005154D8">
        <w:t>Defence Aviation Safety Regulation</w:t>
      </w:r>
      <w:r w:rsidR="00783691">
        <w:t>s</w:t>
      </w:r>
      <w:r w:rsidR="00247F9C" w:rsidRPr="005154D8">
        <w:t xml:space="preserve"> (DASR)</w:t>
      </w:r>
    </w:p>
    <w:p w14:paraId="2CA01440" w14:textId="78C7E76A" w:rsidR="002B7D20" w:rsidRPr="005154D8" w:rsidRDefault="001C339D" w:rsidP="009B0308">
      <w:pPr>
        <w:pStyle w:val="GuideText-ASDEFCON"/>
      </w:pPr>
      <w:r>
        <w:t>Land</w:t>
      </w:r>
      <w:r w:rsidR="002B7D20" w:rsidRPr="005154D8">
        <w:t xml:space="preserve"> Materiel </w:t>
      </w:r>
      <w:r>
        <w:t xml:space="preserve">Safety </w:t>
      </w:r>
      <w:r w:rsidR="002B7D20" w:rsidRPr="005154D8">
        <w:t>Manual (</w:t>
      </w:r>
      <w:r w:rsidR="006C1544" w:rsidRPr="005154D8">
        <w:t>L</w:t>
      </w:r>
      <w:r>
        <w:t>MSM</w:t>
      </w:r>
      <w:r w:rsidR="002B7D20" w:rsidRPr="005154D8">
        <w:t>)</w:t>
      </w:r>
    </w:p>
    <w:p w14:paraId="1435A907" w14:textId="77777777" w:rsidR="007001FC" w:rsidRPr="005154D8" w:rsidRDefault="007001FC" w:rsidP="009B0308">
      <w:pPr>
        <w:pStyle w:val="GuideText-ASDEFCON"/>
      </w:pPr>
      <w:r w:rsidRPr="005154D8">
        <w:t>ANP341</w:t>
      </w:r>
      <w:r w:rsidR="005154D8" w:rsidRPr="005154D8">
        <w:t>1-</w:t>
      </w:r>
      <w:r w:rsidRPr="005154D8">
        <w:t>010</w:t>
      </w:r>
      <w:r w:rsidR="005154D8" w:rsidRPr="005154D8">
        <w:t>1, Naval Materiel Assurance Publication</w:t>
      </w:r>
    </w:p>
    <w:p w14:paraId="69A239D9" w14:textId="77777777" w:rsidR="00432CC0" w:rsidRPr="005154D8" w:rsidRDefault="00432CC0" w:rsidP="009B0308">
      <w:pPr>
        <w:pStyle w:val="GuideText-ASDEFCON"/>
      </w:pPr>
      <w:r w:rsidRPr="005154D8">
        <w:t>ANP3412-4004, Naval Materiel Configuration Management</w:t>
      </w:r>
    </w:p>
    <w:p w14:paraId="0F921E8A" w14:textId="5B3066D5" w:rsidR="002B7D20" w:rsidRPr="005154D8" w:rsidRDefault="002B7D20" w:rsidP="009B0308">
      <w:pPr>
        <w:pStyle w:val="GuideMarginHead-ASDEFCON"/>
      </w:pPr>
      <w:r w:rsidRPr="005154D8">
        <w:rPr>
          <w:u w:val="single"/>
        </w:rPr>
        <w:t>Guidance</w:t>
      </w:r>
      <w:r w:rsidRPr="005154D8">
        <w:rPr>
          <w:rStyle w:val="MarginheadingChar"/>
        </w:rPr>
        <w:t>:</w:t>
      </w:r>
      <w:r w:rsidRPr="005154D8">
        <w:tab/>
        <w:t>This DSD define</w:t>
      </w:r>
      <w:r w:rsidR="002E4520">
        <w:t>s</w:t>
      </w:r>
      <w:r w:rsidRPr="005154D8">
        <w:t xml:space="preserve"> </w:t>
      </w:r>
      <w:r w:rsidR="00EC2907" w:rsidRPr="005154D8">
        <w:t>Configuration Management (</w:t>
      </w:r>
      <w:r w:rsidRPr="005154D8">
        <w:t>CM</w:t>
      </w:r>
      <w:r w:rsidR="00EC2907" w:rsidRPr="005154D8">
        <w:t>)</w:t>
      </w:r>
      <w:r w:rsidRPr="005154D8">
        <w:t xml:space="preserve"> </w:t>
      </w:r>
      <w:r w:rsidR="00415B6F">
        <w:t xml:space="preserve">Services </w:t>
      </w:r>
      <w:r w:rsidRPr="005154D8">
        <w:t xml:space="preserve">for the </w:t>
      </w:r>
      <w:r w:rsidR="00484156" w:rsidRPr="005154D8">
        <w:t xml:space="preserve">Products </w:t>
      </w:r>
      <w:r w:rsidR="009006ED" w:rsidRPr="005154D8">
        <w:t>Being</w:t>
      </w:r>
      <w:r w:rsidRPr="005154D8">
        <w:t xml:space="preserve"> </w:t>
      </w:r>
      <w:r w:rsidR="009006ED" w:rsidRPr="005154D8">
        <w:t>S</w:t>
      </w:r>
      <w:r w:rsidRPr="005154D8">
        <w:t xml:space="preserve">upported.  </w:t>
      </w:r>
      <w:r w:rsidR="005B1ACE">
        <w:t>It is to be tailored to</w:t>
      </w:r>
      <w:r w:rsidRPr="005154D8">
        <w:t xml:space="preserve"> define a </w:t>
      </w:r>
      <w:r w:rsidR="005B1ACE">
        <w:t xml:space="preserve">solution </w:t>
      </w:r>
      <w:r w:rsidR="00231117">
        <w:t xml:space="preserve">that </w:t>
      </w:r>
      <w:r w:rsidR="005B1ACE">
        <w:t>will</w:t>
      </w:r>
      <w:r w:rsidR="00415B6F" w:rsidRPr="005154D8">
        <w:t xml:space="preserve"> </w:t>
      </w:r>
      <w:r w:rsidRPr="005154D8">
        <w:t xml:space="preserve">meet </w:t>
      </w:r>
      <w:r w:rsidR="00867718">
        <w:t xml:space="preserve">Defence requirements, including </w:t>
      </w:r>
      <w:r w:rsidR="00783691">
        <w:t xml:space="preserve">ADF </w:t>
      </w:r>
      <w:r w:rsidR="00FF0FF2">
        <w:t>r</w:t>
      </w:r>
      <w:r w:rsidR="00783691" w:rsidRPr="005154D8">
        <w:t xml:space="preserve">egulatory </w:t>
      </w:r>
      <w:r w:rsidR="00415B6F">
        <w:t xml:space="preserve">/ </w:t>
      </w:r>
      <w:r w:rsidR="00FF0FF2">
        <w:t>a</w:t>
      </w:r>
      <w:r w:rsidR="00783691">
        <w:t xml:space="preserve">ssurance </w:t>
      </w:r>
      <w:r w:rsidR="00FF0FF2">
        <w:t>f</w:t>
      </w:r>
      <w:r w:rsidR="00783691">
        <w:t xml:space="preserve">ramework </w:t>
      </w:r>
      <w:r w:rsidRPr="005154D8">
        <w:t>requirements for Maritime, Land</w:t>
      </w:r>
      <w:r w:rsidR="00E37225">
        <w:t xml:space="preserve">, or </w:t>
      </w:r>
      <w:r w:rsidRPr="005154D8">
        <w:t>A</w:t>
      </w:r>
      <w:r w:rsidR="00415B6F">
        <w:t>e</w:t>
      </w:r>
      <w:r w:rsidRPr="005154D8">
        <w:t>r</w:t>
      </w:r>
      <w:r w:rsidR="00415B6F">
        <w:t>ospace</w:t>
      </w:r>
      <w:r w:rsidRPr="005154D8">
        <w:t xml:space="preserve"> systems</w:t>
      </w:r>
      <w:r w:rsidR="00E37225" w:rsidRPr="00E37225">
        <w:t xml:space="preserve"> </w:t>
      </w:r>
      <w:r w:rsidR="00E37225">
        <w:t>or Explosive Ordnance, if applicable</w:t>
      </w:r>
      <w:r w:rsidRPr="005154D8">
        <w:t xml:space="preserve">.  If </w:t>
      </w:r>
      <w:r w:rsidR="00DE4B1C">
        <w:t xml:space="preserve">ADF </w:t>
      </w:r>
      <w:r w:rsidR="00FF0FF2">
        <w:t>r</w:t>
      </w:r>
      <w:r w:rsidR="00C56705" w:rsidRPr="005154D8">
        <w:t>egulatory</w:t>
      </w:r>
      <w:r w:rsidR="00DE4B1C">
        <w:t xml:space="preserve"> / </w:t>
      </w:r>
      <w:r w:rsidR="00FF0FF2">
        <w:t>a</w:t>
      </w:r>
      <w:r w:rsidR="00DE4B1C">
        <w:t>ssurance</w:t>
      </w:r>
      <w:r w:rsidR="00C56705" w:rsidRPr="005154D8">
        <w:t xml:space="preserve"> </w:t>
      </w:r>
      <w:r w:rsidR="00FF0FF2">
        <w:t>f</w:t>
      </w:r>
      <w:r w:rsidR="00C56705" w:rsidRPr="005154D8">
        <w:t xml:space="preserve">ramework </w:t>
      </w:r>
      <w:r w:rsidRPr="005154D8">
        <w:t xml:space="preserve">requirements do not apply to the </w:t>
      </w:r>
      <w:r w:rsidR="00DE4B1C" w:rsidRPr="005154D8">
        <w:t>Products Being Supported</w:t>
      </w:r>
      <w:r w:rsidRPr="005154D8">
        <w:t xml:space="preserve">, </w:t>
      </w:r>
      <w:r w:rsidR="00E37225">
        <w:t>or if</w:t>
      </w:r>
      <w:r w:rsidR="005B1ACE">
        <w:t xml:space="preserve"> all </w:t>
      </w:r>
      <w:r w:rsidR="00E37225">
        <w:t xml:space="preserve">significant CM functions will be performed by the Commonwealth or an Associated Party, </w:t>
      </w:r>
      <w:r w:rsidRPr="005154D8">
        <w:t xml:space="preserve">then this DSD </w:t>
      </w:r>
      <w:r w:rsidR="00231117">
        <w:t>may</w:t>
      </w:r>
      <w:r w:rsidR="005B1ACE">
        <w:t xml:space="preserve"> be</w:t>
      </w:r>
      <w:r w:rsidRPr="005154D8">
        <w:t xml:space="preserve"> optional.</w:t>
      </w:r>
    </w:p>
    <w:p w14:paraId="73AA4C67" w14:textId="1109B8CF" w:rsidR="002B7D20" w:rsidRPr="005154D8" w:rsidRDefault="002B7D20" w:rsidP="009B0308">
      <w:pPr>
        <w:pStyle w:val="GuideText-ASDEFCON"/>
      </w:pPr>
      <w:r w:rsidRPr="005154D8">
        <w:t xml:space="preserve">The draft CM clauses contained in this DSD </w:t>
      </w:r>
      <w:r w:rsidR="00415B6F">
        <w:t>are to</w:t>
      </w:r>
      <w:r w:rsidR="00415B6F" w:rsidRPr="005154D8">
        <w:t xml:space="preserve"> </w:t>
      </w:r>
      <w:r w:rsidRPr="005154D8">
        <w:t xml:space="preserve">be tailored to suit the </w:t>
      </w:r>
      <w:r w:rsidR="00DE4B1C">
        <w:t>required</w:t>
      </w:r>
      <w:r w:rsidRPr="005154D8">
        <w:t xml:space="preserve"> </w:t>
      </w:r>
      <w:r w:rsidR="00E37225">
        <w:t xml:space="preserve">scope of </w:t>
      </w:r>
      <w:r w:rsidRPr="005154D8">
        <w:t xml:space="preserve">Services.  The template aims to accommodate </w:t>
      </w:r>
      <w:r w:rsidR="00E37225">
        <w:t>a</w:t>
      </w:r>
      <w:r w:rsidR="00E37225" w:rsidRPr="005154D8">
        <w:t xml:space="preserve"> </w:t>
      </w:r>
      <w:r w:rsidRPr="005154D8">
        <w:t>broad range of options.</w:t>
      </w:r>
    </w:p>
    <w:p w14:paraId="6741F511" w14:textId="77777777" w:rsidR="002B7D20" w:rsidRPr="005154D8" w:rsidRDefault="002B7D20" w:rsidP="009B0308">
      <w:pPr>
        <w:pStyle w:val="GuideMarginHead-ASDEFCON"/>
      </w:pPr>
      <w:r w:rsidRPr="00F276CA">
        <w:rPr>
          <w:u w:val="single"/>
        </w:rPr>
        <w:t>Related Clauses/Documents</w:t>
      </w:r>
      <w:r w:rsidRPr="005154D8">
        <w:t>:</w:t>
      </w:r>
    </w:p>
    <w:p w14:paraId="68636B82" w14:textId="77777777" w:rsidR="00EA4F21" w:rsidRPr="005154D8" w:rsidRDefault="00EA4F21" w:rsidP="009B0308">
      <w:pPr>
        <w:pStyle w:val="GuideText-ASDEFCON"/>
      </w:pPr>
      <w:r w:rsidRPr="005154D8">
        <w:t>DID-ENG-CMP, DID-ENG-CEMP, and DID-SSM-SSMP</w:t>
      </w:r>
    </w:p>
    <w:p w14:paraId="49204E5D" w14:textId="77777777" w:rsidR="00EA4F21" w:rsidRPr="005154D8" w:rsidRDefault="00EC2907" w:rsidP="009B0308">
      <w:pPr>
        <w:pStyle w:val="GuideText-ASDEFCON"/>
      </w:pPr>
      <w:r w:rsidRPr="005154D8">
        <w:t>DSD-ENG-SERV</w:t>
      </w:r>
    </w:p>
    <w:p w14:paraId="776B3474" w14:textId="77777777" w:rsidR="002B7D20" w:rsidRPr="005154D8" w:rsidRDefault="002B7D20" w:rsidP="009B0308">
      <w:pPr>
        <w:pStyle w:val="GuideMarginHead-ASDEFCON"/>
      </w:pPr>
      <w:r w:rsidRPr="00F276CA">
        <w:rPr>
          <w:u w:val="single"/>
        </w:rPr>
        <w:t>Optional Clauses</w:t>
      </w:r>
      <w:r w:rsidRPr="005154D8">
        <w:t>:</w:t>
      </w:r>
      <w:r w:rsidRPr="005154D8">
        <w:tab/>
        <w:t>None</w:t>
      </w:r>
    </w:p>
    <w:bookmarkStart w:id="1" w:name="_Toc32915557"/>
    <w:p w14:paraId="66C82AD8" w14:textId="20AF12C3" w:rsidR="00CD35DB" w:rsidRPr="005154D8" w:rsidRDefault="00CD35DB" w:rsidP="00CD35DB">
      <w:pPr>
        <w:pStyle w:val="heading"/>
      </w:pPr>
      <w:r w:rsidRPr="005154D8">
        <w:fldChar w:fldCharType="begin"/>
      </w:r>
      <w:r w:rsidRPr="005154D8">
        <w:instrText xml:space="preserve"> REF _Ref232377130 \r \h </w:instrText>
      </w:r>
      <w:r w:rsidRPr="005154D8">
        <w:fldChar w:fldCharType="separate"/>
      </w:r>
      <w:r w:rsidR="004A2D42">
        <w:t>5</w:t>
      </w:r>
      <w:r w:rsidRPr="005154D8">
        <w:fldChar w:fldCharType="end"/>
      </w:r>
      <w:r w:rsidRPr="005154D8">
        <w:tab/>
      </w:r>
      <w:r w:rsidR="00314CCA" w:rsidRPr="005154D8">
        <w:t>Applicable Documents</w:t>
      </w:r>
    </w:p>
    <w:p w14:paraId="28207F1B" w14:textId="77777777" w:rsidR="00CD35DB" w:rsidRPr="005154D8" w:rsidRDefault="00CD35DB" w:rsidP="009B0308">
      <w:pPr>
        <w:pStyle w:val="GuideMarginHead-ASDEFCON"/>
      </w:pPr>
      <w:r w:rsidRPr="005154D8">
        <w:rPr>
          <w:u w:val="single"/>
        </w:rPr>
        <w:t>Status</w:t>
      </w:r>
      <w:r w:rsidRPr="005154D8">
        <w:rPr>
          <w:rStyle w:val="MarginheadingChar"/>
        </w:rPr>
        <w:t>:</w:t>
      </w:r>
      <w:r w:rsidRPr="005154D8">
        <w:tab/>
        <w:t>Core</w:t>
      </w:r>
    </w:p>
    <w:p w14:paraId="01B8F219" w14:textId="77777777" w:rsidR="00CD35DB" w:rsidRPr="005154D8" w:rsidRDefault="00CD35DB" w:rsidP="009B0308">
      <w:pPr>
        <w:pStyle w:val="GuideMarginHead-ASDEFCON"/>
      </w:pPr>
      <w:r w:rsidRPr="005154D8">
        <w:rPr>
          <w:u w:val="single"/>
        </w:rPr>
        <w:t>Purpose</w:t>
      </w:r>
      <w:r w:rsidRPr="005154D8">
        <w:rPr>
          <w:rStyle w:val="MarginheadingChar"/>
        </w:rPr>
        <w:t>:</w:t>
      </w:r>
      <w:r w:rsidRPr="005154D8">
        <w:tab/>
        <w:t>To identify authoritative documents applicable to the CM Services to be provided.</w:t>
      </w:r>
    </w:p>
    <w:p w14:paraId="2F2C60E8" w14:textId="0DF7A69D" w:rsidR="00CD35DB" w:rsidRPr="005154D8" w:rsidRDefault="00CD35DB" w:rsidP="009B0308">
      <w:pPr>
        <w:pStyle w:val="GuideMarginHead-ASDEFCON"/>
      </w:pPr>
      <w:r w:rsidRPr="00F276CA">
        <w:rPr>
          <w:u w:val="single"/>
        </w:rPr>
        <w:t>Policy</w:t>
      </w:r>
      <w:r w:rsidRPr="00F276CA">
        <w:rPr>
          <w:rStyle w:val="MarginheadingChar"/>
        </w:rPr>
        <w:t>:</w:t>
      </w:r>
      <w:r w:rsidRPr="005154D8">
        <w:tab/>
      </w:r>
      <w:r w:rsidR="008E44BF">
        <w:t>Refer to clause</w:t>
      </w:r>
      <w:r w:rsidR="00381C9E">
        <w:t xml:space="preserve"> </w:t>
      </w:r>
      <w:r w:rsidR="00381C9E" w:rsidRPr="005154D8">
        <w:fldChar w:fldCharType="begin"/>
      </w:r>
      <w:r w:rsidR="00381C9E" w:rsidRPr="005154D8">
        <w:instrText xml:space="preserve"> REF _Ref232377130 \r \h </w:instrText>
      </w:r>
      <w:r w:rsidR="00381C9E" w:rsidRPr="005154D8">
        <w:fldChar w:fldCharType="separate"/>
      </w:r>
      <w:r w:rsidR="004A2D42">
        <w:t>5</w:t>
      </w:r>
      <w:r w:rsidR="00381C9E" w:rsidRPr="005154D8">
        <w:fldChar w:fldCharType="end"/>
      </w:r>
      <w:r w:rsidR="008E44BF">
        <w:t>.</w:t>
      </w:r>
    </w:p>
    <w:p w14:paraId="548E641F" w14:textId="3D69AA84" w:rsidR="00CD35DB" w:rsidRPr="005154D8" w:rsidRDefault="00CD35DB" w:rsidP="009B0308">
      <w:pPr>
        <w:pStyle w:val="GuideMarginHead-ASDEFCON"/>
      </w:pPr>
      <w:r w:rsidRPr="005154D8">
        <w:rPr>
          <w:u w:val="single"/>
        </w:rPr>
        <w:t>Guidance</w:t>
      </w:r>
      <w:r w:rsidRPr="005154D8">
        <w:rPr>
          <w:rStyle w:val="MarginheadingChar"/>
        </w:rPr>
        <w:t>:</w:t>
      </w:r>
      <w:r w:rsidRPr="005154D8">
        <w:tab/>
        <w:t xml:space="preserve">Edit the list of applicable documents to suit the </w:t>
      </w:r>
      <w:r w:rsidR="00415B6F">
        <w:t>required</w:t>
      </w:r>
      <w:r w:rsidR="002B47F4">
        <w:t xml:space="preserve"> </w:t>
      </w:r>
      <w:r w:rsidRPr="005154D8">
        <w:t xml:space="preserve">CM Services.  Drafters </w:t>
      </w:r>
      <w:r w:rsidR="00415B6F">
        <w:t>are</w:t>
      </w:r>
      <w:r w:rsidR="00165DDE" w:rsidRPr="005154D8">
        <w:t xml:space="preserve"> </w:t>
      </w:r>
      <w:r w:rsidRPr="005154D8">
        <w:t xml:space="preserve">not </w:t>
      </w:r>
      <w:r w:rsidR="00EB7782">
        <w:t xml:space="preserve">to </w:t>
      </w:r>
      <w:r w:rsidRPr="005154D8">
        <w:t>include references to Defence policy unless the policy explicitly states its applica</w:t>
      </w:r>
      <w:r w:rsidR="00165DDE">
        <w:t>tion by</w:t>
      </w:r>
      <w:r w:rsidRPr="005154D8">
        <w:t xml:space="preserve"> contractors</w:t>
      </w:r>
      <w:r w:rsidR="008E44BF">
        <w:t>,</w:t>
      </w:r>
      <w:r w:rsidRPr="005154D8">
        <w:t xml:space="preserve"> because these are open to interpretation within a contract and their applicability is </w:t>
      </w:r>
      <w:r w:rsidR="00165DDE">
        <w:t>often</w:t>
      </w:r>
      <w:r w:rsidR="00165DDE" w:rsidRPr="005154D8">
        <w:t xml:space="preserve"> </w:t>
      </w:r>
      <w:r w:rsidRPr="005154D8">
        <w:t>limited to Defence personnel.</w:t>
      </w:r>
    </w:p>
    <w:p w14:paraId="75A3E0CF" w14:textId="483CF061" w:rsidR="00CD35DB" w:rsidRDefault="00CD35DB" w:rsidP="008E44BF">
      <w:pPr>
        <w:pStyle w:val="GuideText-ASDEFCON"/>
      </w:pPr>
      <w:r w:rsidRPr="005154D8">
        <w:t xml:space="preserve">Drafters should note that the references identified in this clause are only applicable to the extent specified in the DSD.  Clause </w:t>
      </w:r>
      <w:r w:rsidRPr="005154D8">
        <w:fldChar w:fldCharType="begin"/>
      </w:r>
      <w:r w:rsidRPr="005154D8">
        <w:instrText xml:space="preserve"> REF _Ref291950733 \r \h </w:instrText>
      </w:r>
      <w:r w:rsidRPr="005154D8">
        <w:fldChar w:fldCharType="separate"/>
      </w:r>
      <w:r w:rsidR="004A2D42">
        <w:t>6.2.1.3</w:t>
      </w:r>
      <w:r w:rsidRPr="005154D8">
        <w:fldChar w:fldCharType="end"/>
      </w:r>
      <w:r w:rsidRPr="005154D8">
        <w:t xml:space="preserve"> pulls these applicable documents into the DSD, which may need to be modified if only a portion of the applicable documents are relevant to the required </w:t>
      </w:r>
      <w:r w:rsidR="00415B6F">
        <w:t>CM</w:t>
      </w:r>
      <w:r w:rsidR="00415B6F" w:rsidRPr="005154D8">
        <w:t xml:space="preserve"> </w:t>
      </w:r>
      <w:r w:rsidRPr="005154D8">
        <w:t>Services.</w:t>
      </w:r>
    </w:p>
    <w:p w14:paraId="29E11D22" w14:textId="48D4626A" w:rsidR="008E44BF" w:rsidRPr="005154D8" w:rsidRDefault="008E44BF" w:rsidP="008E44BF">
      <w:pPr>
        <w:pStyle w:val="GuideText-ASDEFCON"/>
      </w:pPr>
      <w:r>
        <w:t xml:space="preserve">Note that </w:t>
      </w:r>
      <w:r w:rsidR="002F3F66">
        <w:t>if</w:t>
      </w:r>
      <w:r>
        <w:t xml:space="preserve"> the exchange of CSA data is required under clause </w:t>
      </w:r>
      <w:r w:rsidRPr="005154D8">
        <w:fldChar w:fldCharType="begin"/>
      </w:r>
      <w:r w:rsidRPr="005154D8">
        <w:instrText xml:space="preserve"> REF _Ref292010073 \r \h </w:instrText>
      </w:r>
      <w:r w:rsidRPr="005154D8">
        <w:fldChar w:fldCharType="separate"/>
      </w:r>
      <w:r w:rsidR="004A2D42">
        <w:t>6.2.6</w:t>
      </w:r>
      <w:r w:rsidRPr="005154D8">
        <w:fldChar w:fldCharType="end"/>
      </w:r>
      <w:r>
        <w:t>, specifications or standards for information / data exchange are identified in DID-CM-DATA-XDATA, which must be tailored accordingly.  These specifications or standards need not be included in the applicable documents unless directly referenced in the DSD.</w:t>
      </w:r>
    </w:p>
    <w:p w14:paraId="2AF46674" w14:textId="77777777" w:rsidR="00CD35DB" w:rsidRPr="005154D8" w:rsidRDefault="00CD35DB" w:rsidP="009B0308">
      <w:pPr>
        <w:pStyle w:val="GuideMarginHead-ASDEFCON"/>
      </w:pPr>
      <w:r w:rsidRPr="00F276CA">
        <w:rPr>
          <w:u w:val="single"/>
        </w:rPr>
        <w:t>Related Clauses/Documents</w:t>
      </w:r>
      <w:r w:rsidRPr="005154D8">
        <w:t>:</w:t>
      </w:r>
    </w:p>
    <w:p w14:paraId="7D0B305A" w14:textId="77777777" w:rsidR="00CD35DB" w:rsidRPr="005154D8" w:rsidRDefault="00186EB0" w:rsidP="009B0308">
      <w:pPr>
        <w:pStyle w:val="GuideText-ASDEFCON"/>
      </w:pPr>
      <w:r w:rsidRPr="005154D8">
        <w:t xml:space="preserve">Draft </w:t>
      </w:r>
      <w:r w:rsidR="00CD35DB" w:rsidRPr="005154D8">
        <w:t xml:space="preserve">SOW clause 5.4, Engineering </w:t>
      </w:r>
      <w:r w:rsidR="003D221B" w:rsidRPr="005154D8">
        <w:t xml:space="preserve">Organisation </w:t>
      </w:r>
      <w:r w:rsidR="00165DDE">
        <w:t>and System Compliance</w:t>
      </w:r>
    </w:p>
    <w:p w14:paraId="314AE016" w14:textId="77777777" w:rsidR="00CD35DB" w:rsidRPr="005154D8" w:rsidRDefault="00CD35DB" w:rsidP="009B0308">
      <w:pPr>
        <w:pStyle w:val="GuideMarginHead-ASDEFCON"/>
      </w:pPr>
      <w:r w:rsidRPr="00F276CA">
        <w:rPr>
          <w:u w:val="single"/>
        </w:rPr>
        <w:lastRenderedPageBreak/>
        <w:t>Optional Clauses</w:t>
      </w:r>
      <w:r w:rsidRPr="005154D8">
        <w:t>:</w:t>
      </w:r>
      <w:r w:rsidRPr="005154D8">
        <w:tab/>
        <w:t>None</w:t>
      </w:r>
    </w:p>
    <w:p w14:paraId="20837B58" w14:textId="4FC45A91" w:rsidR="00A861C4" w:rsidRPr="005154D8" w:rsidRDefault="00404CDE" w:rsidP="00A861C4">
      <w:pPr>
        <w:pStyle w:val="heading"/>
      </w:pPr>
      <w:r w:rsidRPr="005154D8">
        <w:fldChar w:fldCharType="begin"/>
      </w:r>
      <w:r w:rsidRPr="005154D8">
        <w:instrText xml:space="preserve"> REF _Ref232495256 \r \h </w:instrText>
      </w:r>
      <w:r w:rsidRPr="005154D8">
        <w:fldChar w:fldCharType="separate"/>
      </w:r>
      <w:r w:rsidR="004A2D42">
        <w:t>6.2.1</w:t>
      </w:r>
      <w:r w:rsidRPr="005154D8">
        <w:fldChar w:fldCharType="end"/>
      </w:r>
      <w:r w:rsidR="00A861C4" w:rsidRPr="005154D8">
        <w:tab/>
      </w:r>
      <w:r w:rsidR="002B7D20" w:rsidRPr="005154D8">
        <w:t>Configuration Management Plan</w:t>
      </w:r>
      <w:bookmarkEnd w:id="1"/>
      <w:r w:rsidR="007A7300" w:rsidRPr="005154D8">
        <w:t>ning</w:t>
      </w:r>
    </w:p>
    <w:p w14:paraId="6F1FA027" w14:textId="77777777" w:rsidR="002B7D20" w:rsidRPr="005154D8" w:rsidRDefault="002B7D20" w:rsidP="009B0308">
      <w:pPr>
        <w:pStyle w:val="GuideMarginHead-ASDEFCON"/>
      </w:pPr>
      <w:r w:rsidRPr="005154D8">
        <w:rPr>
          <w:u w:val="single"/>
        </w:rPr>
        <w:t>Status</w:t>
      </w:r>
      <w:r w:rsidRPr="005154D8">
        <w:rPr>
          <w:rStyle w:val="MarginheadingChar"/>
        </w:rPr>
        <w:t>:</w:t>
      </w:r>
      <w:r w:rsidRPr="005154D8">
        <w:tab/>
        <w:t>Core</w:t>
      </w:r>
    </w:p>
    <w:p w14:paraId="2B4FF96C" w14:textId="77777777" w:rsidR="002B7D20" w:rsidRPr="005154D8" w:rsidRDefault="002B7D20" w:rsidP="009B0308">
      <w:pPr>
        <w:pStyle w:val="GuideMarginHead-ASDEFCON"/>
      </w:pPr>
      <w:r w:rsidRPr="005154D8">
        <w:rPr>
          <w:u w:val="single"/>
        </w:rPr>
        <w:t>Purpose</w:t>
      </w:r>
      <w:r w:rsidRPr="005154D8">
        <w:rPr>
          <w:rStyle w:val="MarginheadingChar"/>
        </w:rPr>
        <w:t>:</w:t>
      </w:r>
      <w:r w:rsidRPr="005154D8">
        <w:tab/>
        <w:t xml:space="preserve">To identify the planning requirements for </w:t>
      </w:r>
      <w:r w:rsidR="0064458C" w:rsidRPr="005154D8">
        <w:t>CM</w:t>
      </w:r>
      <w:r w:rsidRPr="005154D8">
        <w:t>.</w:t>
      </w:r>
    </w:p>
    <w:p w14:paraId="36206473" w14:textId="5E883A1E" w:rsidR="002B7D20" w:rsidRPr="005154D8" w:rsidRDefault="002B7D20" w:rsidP="009B0308">
      <w:pPr>
        <w:pStyle w:val="GuideMarginHead-ASDEFCON"/>
      </w:pPr>
      <w:r w:rsidRPr="005154D8">
        <w:rPr>
          <w:u w:val="single"/>
        </w:rPr>
        <w:t>Policy</w:t>
      </w:r>
      <w:r w:rsidRPr="005154D8">
        <w:rPr>
          <w:rStyle w:val="MarginheadingChar"/>
        </w:rPr>
        <w:t>:</w:t>
      </w:r>
      <w:r w:rsidRPr="005154D8">
        <w:tab/>
      </w:r>
      <w:r w:rsidR="00D53430">
        <w:t>EMM</w:t>
      </w:r>
      <w:r w:rsidR="008D1A29" w:rsidRPr="00165DDE">
        <w:t xml:space="preserve"> </w:t>
      </w:r>
      <w:r w:rsidR="006743AB" w:rsidRPr="00165DDE">
        <w:t xml:space="preserve">Chapter </w:t>
      </w:r>
      <w:r w:rsidR="00D53430">
        <w:t>2</w:t>
      </w:r>
      <w:r w:rsidR="008D1A29" w:rsidRPr="00165DDE">
        <w:t>,</w:t>
      </w:r>
      <w:r w:rsidR="008D1A29" w:rsidRPr="006F2AB7">
        <w:rPr>
          <w:i/>
        </w:rPr>
        <w:t xml:space="preserve"> </w:t>
      </w:r>
      <w:r w:rsidR="008165F7" w:rsidRPr="006F2AB7">
        <w:rPr>
          <w:i/>
        </w:rPr>
        <w:t>Configuration Management</w:t>
      </w:r>
      <w:r w:rsidR="00D53430">
        <w:rPr>
          <w:i/>
        </w:rPr>
        <w:t xml:space="preserve"> and Technical Data</w:t>
      </w:r>
    </w:p>
    <w:p w14:paraId="13BA5CCF" w14:textId="56A9A319" w:rsidR="002B7D20" w:rsidRPr="005154D8" w:rsidRDefault="002B7D20" w:rsidP="009B0308">
      <w:pPr>
        <w:pStyle w:val="GuideMarginHead-ASDEFCON"/>
      </w:pPr>
      <w:r w:rsidRPr="005154D8">
        <w:rPr>
          <w:u w:val="single"/>
        </w:rPr>
        <w:t>Guidance</w:t>
      </w:r>
      <w:r w:rsidRPr="005154D8">
        <w:rPr>
          <w:rStyle w:val="MarginheadingChar"/>
        </w:rPr>
        <w:t>:</w:t>
      </w:r>
      <w:r w:rsidRPr="005154D8">
        <w:tab/>
      </w:r>
      <w:r w:rsidR="00867718">
        <w:t>Different domains within Defence (eg, Land, Sea, Air, Joint) have</w:t>
      </w:r>
      <w:r w:rsidRPr="005154D8">
        <w:t xml:space="preserve"> promulgated </w:t>
      </w:r>
      <w:r w:rsidR="0064458C" w:rsidRPr="005154D8">
        <w:t>CM</w:t>
      </w:r>
      <w:r w:rsidRPr="005154D8">
        <w:t xml:space="preserve"> policies and requirements</w:t>
      </w:r>
      <w:r w:rsidR="00CD35DB" w:rsidRPr="005154D8">
        <w:t xml:space="preserve"> for</w:t>
      </w:r>
      <w:r w:rsidRPr="005154D8">
        <w:t xml:space="preserve"> </w:t>
      </w:r>
      <w:r w:rsidR="009273F2">
        <w:t xml:space="preserve">the </w:t>
      </w:r>
      <w:r w:rsidRPr="005154D8">
        <w:t xml:space="preserve">in-service management </w:t>
      </w:r>
      <w:r w:rsidR="00165DDE">
        <w:t>of</w:t>
      </w:r>
      <w:r w:rsidR="00165DDE" w:rsidRPr="005154D8">
        <w:t xml:space="preserve"> </w:t>
      </w:r>
      <w:r w:rsidR="009273F2">
        <w:t xml:space="preserve">design and </w:t>
      </w:r>
      <w:r w:rsidRPr="005154D8">
        <w:t>design change</w:t>
      </w:r>
      <w:r w:rsidR="00165DDE">
        <w:t>s</w:t>
      </w:r>
      <w:r w:rsidRPr="005154D8">
        <w:t>.  The applicable document</w:t>
      </w:r>
      <w:r w:rsidR="007A7300" w:rsidRPr="005154D8">
        <w:t>s</w:t>
      </w:r>
      <w:r w:rsidRPr="005154D8">
        <w:t xml:space="preserve"> should be cited in clause</w:t>
      </w:r>
      <w:r w:rsidR="007A7300" w:rsidRPr="005154D8">
        <w:t> </w:t>
      </w:r>
      <w:r w:rsidR="008D09B6" w:rsidRPr="005154D8">
        <w:fldChar w:fldCharType="begin"/>
      </w:r>
      <w:r w:rsidR="008D09B6" w:rsidRPr="005154D8">
        <w:instrText xml:space="preserve"> REF _Ref232377130 \r \h </w:instrText>
      </w:r>
      <w:r w:rsidR="008D09B6" w:rsidRPr="005154D8">
        <w:fldChar w:fldCharType="separate"/>
      </w:r>
      <w:r w:rsidR="004A2D42">
        <w:t>5</w:t>
      </w:r>
      <w:r w:rsidR="008D09B6" w:rsidRPr="005154D8">
        <w:fldChar w:fldCharType="end"/>
      </w:r>
      <w:r w:rsidRPr="005154D8">
        <w:t>, as part of the planning and control requirement for CM Services.</w:t>
      </w:r>
    </w:p>
    <w:p w14:paraId="6F871A2F" w14:textId="696C03ED" w:rsidR="002B7D20" w:rsidRPr="005154D8" w:rsidRDefault="002B7D20" w:rsidP="009B0308">
      <w:pPr>
        <w:pStyle w:val="GuideText-ASDEFCON"/>
      </w:pPr>
      <w:r w:rsidRPr="005154D8">
        <w:t xml:space="preserve">If the scope of CM </w:t>
      </w:r>
      <w:r w:rsidR="009273F2">
        <w:t xml:space="preserve">activities </w:t>
      </w:r>
      <w:r w:rsidRPr="005154D8">
        <w:t xml:space="preserve">for the Contract is concise, then embedding the basic </w:t>
      </w:r>
      <w:r w:rsidR="0064458C" w:rsidRPr="005154D8">
        <w:t>CM</w:t>
      </w:r>
      <w:r w:rsidR="007A7300" w:rsidRPr="005154D8">
        <w:t xml:space="preserve"> planning </w:t>
      </w:r>
      <w:r w:rsidRPr="005154D8">
        <w:t xml:space="preserve">requirements into the CEMP may be sufficient, and appropriate.  </w:t>
      </w:r>
      <w:r w:rsidR="009273F2">
        <w:t xml:space="preserve">CM and other engineering process would need to be minimal for these to be included in the SSMP only, without a subordinate CEMP and CMP.  </w:t>
      </w:r>
      <w:r w:rsidRPr="005154D8">
        <w:t>Select from the optional clauses accordingly</w:t>
      </w:r>
      <w:r w:rsidR="009273F2">
        <w:t xml:space="preserve"> and insert</w:t>
      </w:r>
      <w:r w:rsidRPr="005154D8">
        <w:t xml:space="preserve"> the applicable plan (CMP, CEMP, or SSMP) in the clauses that follow.</w:t>
      </w:r>
    </w:p>
    <w:p w14:paraId="2D0464A0" w14:textId="50663D37" w:rsidR="00187292" w:rsidRPr="005154D8" w:rsidRDefault="00187292" w:rsidP="009B0308">
      <w:pPr>
        <w:pStyle w:val="GuideText-ASDEFCON"/>
      </w:pPr>
      <w:r w:rsidRPr="005154D8">
        <w:t xml:space="preserve">A third </w:t>
      </w:r>
      <w:r w:rsidR="00664E5F" w:rsidRPr="005154D8">
        <w:t xml:space="preserve">approach </w:t>
      </w:r>
      <w:r w:rsidRPr="005154D8">
        <w:t>for smaller contracts</w:t>
      </w:r>
      <w:r w:rsidR="00664E5F" w:rsidRPr="005154D8">
        <w:t xml:space="preserve"> (not drafted as an option)</w:t>
      </w:r>
      <w:r w:rsidRPr="005154D8">
        <w:t xml:space="preserve"> is to amend the clauses for the Contractor to </w:t>
      </w:r>
      <w:r w:rsidR="00165DDE">
        <w:t>follow</w:t>
      </w:r>
      <w:r w:rsidR="00165DDE" w:rsidRPr="005154D8">
        <w:t xml:space="preserve"> </w:t>
      </w:r>
      <w:r w:rsidRPr="005154D8">
        <w:t>a Defence</w:t>
      </w:r>
      <w:r w:rsidR="00664E5F" w:rsidRPr="005154D8">
        <w:t xml:space="preserve">-provided </w:t>
      </w:r>
      <w:r w:rsidRPr="005154D8">
        <w:t>CMP</w:t>
      </w:r>
      <w:r w:rsidR="00EA4F21" w:rsidRPr="005154D8">
        <w:t>,</w:t>
      </w:r>
      <w:r w:rsidRPr="005154D8">
        <w:t xml:space="preserve"> </w:t>
      </w:r>
      <w:r w:rsidR="00664E5F" w:rsidRPr="005154D8">
        <w:t xml:space="preserve">as </w:t>
      </w:r>
      <w:r w:rsidR="00EA4F21" w:rsidRPr="005154D8">
        <w:t xml:space="preserve">provided </w:t>
      </w:r>
      <w:r w:rsidR="00664E5F" w:rsidRPr="005154D8">
        <w:t>by the SPO managing the Contract</w:t>
      </w:r>
      <w:r w:rsidR="00165DDE">
        <w:t xml:space="preserve"> (and included </w:t>
      </w:r>
      <w:r w:rsidR="00CD33B8">
        <w:t xml:space="preserve">in the DSD </w:t>
      </w:r>
      <w:r w:rsidR="00165DDE">
        <w:t>as an Applicable Document)</w:t>
      </w:r>
      <w:r w:rsidR="00664E5F" w:rsidRPr="005154D8">
        <w:t>.</w:t>
      </w:r>
    </w:p>
    <w:p w14:paraId="1C95292A" w14:textId="77777777" w:rsidR="002B7D20" w:rsidRPr="005154D8" w:rsidRDefault="002B7D20" w:rsidP="009B0308">
      <w:pPr>
        <w:pStyle w:val="GuideMarginHead-ASDEFCON"/>
      </w:pPr>
      <w:r w:rsidRPr="00F276CA">
        <w:rPr>
          <w:u w:val="single"/>
        </w:rPr>
        <w:t>Related Clauses/Documents</w:t>
      </w:r>
      <w:r w:rsidRPr="005154D8">
        <w:t>:</w:t>
      </w:r>
    </w:p>
    <w:p w14:paraId="2158FE56" w14:textId="77777777" w:rsidR="002B7D20" w:rsidRPr="005154D8" w:rsidRDefault="002B7D20" w:rsidP="009B0308">
      <w:pPr>
        <w:pStyle w:val="GuideText-ASDEFCON"/>
      </w:pPr>
      <w:r w:rsidRPr="005154D8">
        <w:t>DID-ENG-CMP and DID-ENG-CEMP</w:t>
      </w:r>
    </w:p>
    <w:p w14:paraId="6E21E70E" w14:textId="77777777" w:rsidR="002B7D20" w:rsidRPr="005154D8" w:rsidRDefault="002B7D20" w:rsidP="009B0308">
      <w:pPr>
        <w:pStyle w:val="GuideMarginHead-ASDEFCON"/>
      </w:pPr>
      <w:r w:rsidRPr="00F276CA">
        <w:rPr>
          <w:u w:val="single"/>
        </w:rPr>
        <w:t>Optional Clauses</w:t>
      </w:r>
      <w:r w:rsidRPr="005154D8">
        <w:t>:</w:t>
      </w:r>
      <w:r w:rsidRPr="005154D8">
        <w:tab/>
        <w:t>None</w:t>
      </w:r>
    </w:p>
    <w:bookmarkStart w:id="2" w:name="_Toc32915559"/>
    <w:p w14:paraId="25A9FEAC" w14:textId="4D9FB346" w:rsidR="002B7D20" w:rsidRPr="005154D8" w:rsidRDefault="00404CDE" w:rsidP="00A861C4">
      <w:pPr>
        <w:pStyle w:val="heading"/>
      </w:pPr>
      <w:r w:rsidRPr="005154D8">
        <w:fldChar w:fldCharType="begin"/>
      </w:r>
      <w:r w:rsidRPr="005154D8">
        <w:instrText xml:space="preserve"> REF _Ref232495263 \r \h </w:instrText>
      </w:r>
      <w:r w:rsidRPr="005154D8">
        <w:fldChar w:fldCharType="separate"/>
      </w:r>
      <w:r w:rsidR="004A2D42">
        <w:t>6.2.2</w:t>
      </w:r>
      <w:r w:rsidRPr="005154D8">
        <w:fldChar w:fldCharType="end"/>
      </w:r>
      <w:r w:rsidR="00A861C4" w:rsidRPr="005154D8">
        <w:tab/>
      </w:r>
      <w:r w:rsidR="002B7D20" w:rsidRPr="005154D8">
        <w:t>Baseline</w:t>
      </w:r>
      <w:bookmarkEnd w:id="2"/>
      <w:r w:rsidR="002B7D20" w:rsidRPr="005154D8">
        <w:t xml:space="preserve"> Management</w:t>
      </w:r>
    </w:p>
    <w:p w14:paraId="059BC642" w14:textId="77777777" w:rsidR="002B7D20" w:rsidRPr="005154D8" w:rsidRDefault="002B7D20" w:rsidP="009B0308">
      <w:pPr>
        <w:pStyle w:val="GuideMarginHead-ASDEFCON"/>
      </w:pPr>
      <w:r w:rsidRPr="005154D8">
        <w:rPr>
          <w:u w:val="single"/>
        </w:rPr>
        <w:t>Status</w:t>
      </w:r>
      <w:r w:rsidRPr="005154D8">
        <w:rPr>
          <w:rStyle w:val="MarginheadingChar"/>
        </w:rPr>
        <w:t>:</w:t>
      </w:r>
      <w:r w:rsidRPr="005154D8">
        <w:tab/>
        <w:t>Optional</w:t>
      </w:r>
    </w:p>
    <w:p w14:paraId="4411872D" w14:textId="77777777" w:rsidR="002B7D20" w:rsidRPr="005154D8" w:rsidRDefault="002B7D20" w:rsidP="009B0308">
      <w:pPr>
        <w:pStyle w:val="GuideMarginHead-ASDEFCON"/>
      </w:pPr>
      <w:r w:rsidRPr="005154D8">
        <w:rPr>
          <w:u w:val="single"/>
        </w:rPr>
        <w:t>Purpose</w:t>
      </w:r>
      <w:r w:rsidRPr="005154D8">
        <w:rPr>
          <w:rStyle w:val="MarginheadingChar"/>
        </w:rPr>
        <w:t>:</w:t>
      </w:r>
      <w:r w:rsidRPr="005154D8">
        <w:tab/>
        <w:t xml:space="preserve">To identify the </w:t>
      </w:r>
      <w:r w:rsidR="00EE273B" w:rsidRPr="005154D8">
        <w:t>B</w:t>
      </w:r>
      <w:r w:rsidRPr="005154D8">
        <w:t>aseline(s) that is/are to be maintained under the Contract.</w:t>
      </w:r>
    </w:p>
    <w:p w14:paraId="6F7BA1D6" w14:textId="042300AD" w:rsidR="002B7D20" w:rsidRPr="005154D8" w:rsidRDefault="002B7D20" w:rsidP="009B0308">
      <w:pPr>
        <w:pStyle w:val="GuideMarginHead-ASDEFCON"/>
      </w:pPr>
      <w:r w:rsidRPr="005154D8">
        <w:rPr>
          <w:u w:val="single"/>
        </w:rPr>
        <w:t>Policy</w:t>
      </w:r>
      <w:r w:rsidRPr="005154D8">
        <w:rPr>
          <w:rStyle w:val="MarginheadingChar"/>
        </w:rPr>
        <w:t>:</w:t>
      </w:r>
      <w:r w:rsidRPr="005154D8">
        <w:tab/>
      </w:r>
      <w:r w:rsidR="00D53430">
        <w:t>EMM</w:t>
      </w:r>
      <w:r w:rsidR="008D1A29" w:rsidRPr="00165DDE">
        <w:t xml:space="preserve"> </w:t>
      </w:r>
      <w:r w:rsidR="006743AB" w:rsidRPr="00165DDE">
        <w:t xml:space="preserve">Chapter </w:t>
      </w:r>
      <w:r w:rsidR="00D53430">
        <w:t>2</w:t>
      </w:r>
      <w:r w:rsidR="008D1A29" w:rsidRPr="00165DDE">
        <w:t>,</w:t>
      </w:r>
      <w:r w:rsidR="008D1A29" w:rsidRPr="005154D8">
        <w:rPr>
          <w:i/>
        </w:rPr>
        <w:t xml:space="preserve"> </w:t>
      </w:r>
      <w:r w:rsidR="008165F7" w:rsidRPr="005154D8">
        <w:rPr>
          <w:i/>
        </w:rPr>
        <w:t>Configuration Management</w:t>
      </w:r>
      <w:r w:rsidR="00D53430">
        <w:rPr>
          <w:i/>
        </w:rPr>
        <w:t xml:space="preserve"> and Technical Data</w:t>
      </w:r>
    </w:p>
    <w:p w14:paraId="74FC7C6F" w14:textId="4CE0E449" w:rsidR="002B7D20" w:rsidRPr="005154D8" w:rsidRDefault="002B7D20" w:rsidP="009B0308">
      <w:pPr>
        <w:pStyle w:val="GuideMarginHead-ASDEFCON"/>
      </w:pPr>
      <w:r w:rsidRPr="005154D8">
        <w:rPr>
          <w:u w:val="single"/>
        </w:rPr>
        <w:t>Guidance</w:t>
      </w:r>
      <w:r w:rsidRPr="005154D8">
        <w:rPr>
          <w:rStyle w:val="MarginheadingChar"/>
        </w:rPr>
        <w:t>:</w:t>
      </w:r>
      <w:r w:rsidRPr="005154D8">
        <w:tab/>
        <w:t xml:space="preserve">Management of </w:t>
      </w:r>
      <w:r w:rsidR="00165DDE">
        <w:t xml:space="preserve">the </w:t>
      </w:r>
      <w:r w:rsidRPr="005154D8">
        <w:t xml:space="preserve">Configuration </w:t>
      </w:r>
      <w:r w:rsidR="0064458C" w:rsidRPr="005154D8">
        <w:t>B</w:t>
      </w:r>
      <w:r w:rsidRPr="005154D8">
        <w:t>aseline(s) should be addressed in the CMP</w:t>
      </w:r>
      <w:r w:rsidR="00A27C74">
        <w:t>,</w:t>
      </w:r>
      <w:r w:rsidRPr="005154D8">
        <w:t xml:space="preserve"> or </w:t>
      </w:r>
      <w:r w:rsidR="00A27C74">
        <w:t>CEMP if</w:t>
      </w:r>
      <w:r w:rsidR="00165DDE">
        <w:t xml:space="preserve"> </w:t>
      </w:r>
      <w:r w:rsidRPr="005154D8">
        <w:t>plan</w:t>
      </w:r>
      <w:r w:rsidR="00A27C74">
        <w:t>ning is</w:t>
      </w:r>
      <w:r w:rsidRPr="005154D8">
        <w:t xml:space="preserve"> rolled up into </w:t>
      </w:r>
      <w:r w:rsidR="00A27C74">
        <w:t>the</w:t>
      </w:r>
      <w:r w:rsidRPr="005154D8">
        <w:t xml:space="preserve"> higher</w:t>
      </w:r>
      <w:r w:rsidR="00A27C74">
        <w:t>-</w:t>
      </w:r>
      <w:r w:rsidRPr="005154D8">
        <w:t>level plan.</w:t>
      </w:r>
    </w:p>
    <w:p w14:paraId="153EAB88" w14:textId="08436FC8" w:rsidR="002B7D20" w:rsidRDefault="008165F7" w:rsidP="009B0308">
      <w:pPr>
        <w:pStyle w:val="GuideText-ASDEFCON"/>
      </w:pPr>
      <w:r w:rsidRPr="005154D8">
        <w:t xml:space="preserve">Functional and </w:t>
      </w:r>
      <w:r w:rsidR="002B7D20" w:rsidRPr="005154D8">
        <w:t xml:space="preserve">Product </w:t>
      </w:r>
      <w:r w:rsidR="00EE273B" w:rsidRPr="005154D8">
        <w:t>B</w:t>
      </w:r>
      <w:r w:rsidR="002B7D20" w:rsidRPr="005154D8">
        <w:t xml:space="preserve">aselines should be developed </w:t>
      </w:r>
      <w:r w:rsidR="00A27C74">
        <w:t>during</w:t>
      </w:r>
      <w:r w:rsidR="00A27C74" w:rsidRPr="005154D8">
        <w:t xml:space="preserve"> </w:t>
      </w:r>
      <w:r w:rsidR="00A27C74">
        <w:t>system</w:t>
      </w:r>
      <w:r w:rsidR="00A27C74" w:rsidRPr="005154D8">
        <w:t xml:space="preserve"> acquisition</w:t>
      </w:r>
      <w:r w:rsidR="00A27C74">
        <w:t>,</w:t>
      </w:r>
      <w:r w:rsidR="00A27C74" w:rsidRPr="005154D8">
        <w:t xml:space="preserve"> </w:t>
      </w:r>
      <w:r w:rsidR="002B7D20" w:rsidRPr="005154D8">
        <w:t xml:space="preserve">and maintained during any preceding </w:t>
      </w:r>
      <w:r w:rsidR="00A27C74" w:rsidRPr="005154D8">
        <w:t xml:space="preserve">in-service </w:t>
      </w:r>
      <w:r w:rsidR="002B7D20" w:rsidRPr="005154D8">
        <w:t>period.  It will be necessary for the Contractor, if providing this level of Engineering Support, to maintain them.</w:t>
      </w:r>
    </w:p>
    <w:p w14:paraId="2377FA26" w14:textId="36832CA8" w:rsidR="00A27C74" w:rsidRPr="005154D8" w:rsidRDefault="00A27C74" w:rsidP="009B0308">
      <w:pPr>
        <w:pStyle w:val="GuideText-ASDEFCON"/>
      </w:pPr>
      <w:r>
        <w:t>Additional baselines may be added to and listed in this clause if applicable, such as baselines for managing system certifications.</w:t>
      </w:r>
    </w:p>
    <w:p w14:paraId="204747F7" w14:textId="527052EF" w:rsidR="005551E5" w:rsidRPr="005154D8" w:rsidRDefault="005551E5" w:rsidP="009B0308">
      <w:pPr>
        <w:pStyle w:val="GuideText-ASDEFCON"/>
      </w:pPr>
      <w:r w:rsidRPr="005154D8">
        <w:t>The inclusion of a system-safety certification basis, and baseline documentation</w:t>
      </w:r>
      <w:r w:rsidR="0090654B" w:rsidRPr="005154D8">
        <w:t xml:space="preserve"> (eg, </w:t>
      </w:r>
      <w:r w:rsidR="00165DDE">
        <w:t>for</w:t>
      </w:r>
      <w:r w:rsidR="0090654B" w:rsidRPr="005154D8">
        <w:t xml:space="preserve"> a safety case)</w:t>
      </w:r>
      <w:r w:rsidRPr="005154D8">
        <w:t xml:space="preserve">, </w:t>
      </w:r>
      <w:r w:rsidR="00165DDE">
        <w:t>should</w:t>
      </w:r>
      <w:r w:rsidR="00165DDE" w:rsidRPr="005154D8">
        <w:t xml:space="preserve"> </w:t>
      </w:r>
      <w:r w:rsidRPr="005154D8">
        <w:t xml:space="preserve">be consistent with </w:t>
      </w:r>
      <w:r w:rsidR="00165DDE">
        <w:t xml:space="preserve">the </w:t>
      </w:r>
      <w:r w:rsidRPr="005154D8">
        <w:t xml:space="preserve">system-safety program described in </w:t>
      </w:r>
      <w:r w:rsidR="0090654B" w:rsidRPr="005154D8">
        <w:t>DSD-ENG-SERV</w:t>
      </w:r>
      <w:r w:rsidRPr="005154D8">
        <w:t>.</w:t>
      </w:r>
      <w:r w:rsidR="00104219">
        <w:t xml:space="preserve">  Likewise, if a </w:t>
      </w:r>
      <w:r w:rsidR="00D55AB5">
        <w:t>Materiel</w:t>
      </w:r>
      <w:r w:rsidR="00104219">
        <w:t xml:space="preserve"> / Type Certification Basis description</w:t>
      </w:r>
      <w:r w:rsidR="00415B6F">
        <w:t xml:space="preserve"> </w:t>
      </w:r>
      <w:r w:rsidR="00B578BE">
        <w:t xml:space="preserve">(clause </w:t>
      </w:r>
      <w:r w:rsidR="00B578BE" w:rsidRPr="005154D8">
        <w:fldChar w:fldCharType="begin"/>
      </w:r>
      <w:r w:rsidR="00B578BE" w:rsidRPr="005154D8">
        <w:instrText xml:space="preserve"> REF _Ref232378122 \r \h </w:instrText>
      </w:r>
      <w:r w:rsidR="00B578BE" w:rsidRPr="005154D8">
        <w:fldChar w:fldCharType="separate"/>
      </w:r>
      <w:r w:rsidR="004A2D42">
        <w:t>6.2.3</w:t>
      </w:r>
      <w:r w:rsidR="00B578BE" w:rsidRPr="005154D8">
        <w:fldChar w:fldCharType="end"/>
      </w:r>
      <w:r w:rsidR="00B578BE">
        <w:t xml:space="preserve">) </w:t>
      </w:r>
      <w:r w:rsidR="00104219">
        <w:t xml:space="preserve">is to be maintained by the </w:t>
      </w:r>
      <w:r w:rsidR="00415B6F">
        <w:t>Contractor</w:t>
      </w:r>
      <w:r w:rsidR="00CC02E0">
        <w:t>,</w:t>
      </w:r>
      <w:r w:rsidR="00415B6F">
        <w:t xml:space="preserve"> </w:t>
      </w:r>
      <w:r w:rsidR="00104219">
        <w:t>it should be included.</w:t>
      </w:r>
      <w:r w:rsidR="00D55AB5">
        <w:t xml:space="preserve">  Baselines may also be identified and listed for managing the documents use</w:t>
      </w:r>
      <w:r w:rsidR="00696AA8">
        <w:t>d</w:t>
      </w:r>
      <w:r w:rsidR="00D55AB5">
        <w:t xml:space="preserve"> for Security Authorisations and other certifications.</w:t>
      </w:r>
    </w:p>
    <w:p w14:paraId="69A0941D" w14:textId="01F48A89" w:rsidR="002B7D20" w:rsidRPr="005154D8" w:rsidRDefault="0032693C" w:rsidP="009B0308">
      <w:pPr>
        <w:pStyle w:val="GuideText-ASDEFCON"/>
      </w:pPr>
      <w:r w:rsidRPr="005154D8">
        <w:t>D</w:t>
      </w:r>
      <w:r w:rsidR="002B7D20" w:rsidRPr="005154D8">
        <w:t>rafter</w:t>
      </w:r>
      <w:r w:rsidRPr="005154D8">
        <w:t>s</w:t>
      </w:r>
      <w:r w:rsidR="002B7D20" w:rsidRPr="005154D8">
        <w:t xml:space="preserve"> should enter the </w:t>
      </w:r>
      <w:r w:rsidR="008165F7" w:rsidRPr="005154D8">
        <w:t xml:space="preserve">applicable </w:t>
      </w:r>
      <w:r w:rsidR="00EE273B" w:rsidRPr="005154D8">
        <w:t>B</w:t>
      </w:r>
      <w:r w:rsidR="002B7D20" w:rsidRPr="005154D8">
        <w:t xml:space="preserve">aselines into the sub-paragraph list, noting that not only the Mission System but numerous Support System Components may require management of their </w:t>
      </w:r>
      <w:r w:rsidR="00D55AB5">
        <w:t xml:space="preserve">Configuration </w:t>
      </w:r>
      <w:r w:rsidR="00EE273B" w:rsidRPr="005154D8">
        <w:t>B</w:t>
      </w:r>
      <w:r w:rsidR="002B7D20" w:rsidRPr="005154D8">
        <w:t>aselines and documentation.</w:t>
      </w:r>
    </w:p>
    <w:p w14:paraId="505EFE04" w14:textId="77777777" w:rsidR="002B7D20" w:rsidRPr="005154D8" w:rsidRDefault="002B7D20" w:rsidP="009B0308">
      <w:pPr>
        <w:pStyle w:val="GuideMarginHead-ASDEFCON"/>
      </w:pPr>
      <w:r w:rsidRPr="00F276CA">
        <w:rPr>
          <w:u w:val="single"/>
        </w:rPr>
        <w:t>Related Clauses/Documents</w:t>
      </w:r>
      <w:r w:rsidRPr="005154D8">
        <w:t>:</w:t>
      </w:r>
    </w:p>
    <w:p w14:paraId="6743C55B" w14:textId="77777777" w:rsidR="002B7D20" w:rsidRPr="005154D8" w:rsidRDefault="002B7D20" w:rsidP="009B0308">
      <w:pPr>
        <w:pStyle w:val="GuideText-ASDEFCON"/>
      </w:pPr>
      <w:r w:rsidRPr="005154D8">
        <w:t>DID-ENG-CMP and DID-ENG-CEMP</w:t>
      </w:r>
    </w:p>
    <w:p w14:paraId="2DF70F19" w14:textId="77777777" w:rsidR="008F2B12" w:rsidRPr="005154D8" w:rsidRDefault="008F2B12" w:rsidP="009B0308">
      <w:pPr>
        <w:pStyle w:val="GuideText-ASDEFCON"/>
      </w:pPr>
      <w:r w:rsidRPr="005154D8">
        <w:t>DID-SSM-</w:t>
      </w:r>
      <w:r w:rsidR="0090654B" w:rsidRPr="005154D8">
        <w:t>I</w:t>
      </w:r>
      <w:r w:rsidRPr="005154D8">
        <w:t>M</w:t>
      </w:r>
      <w:r w:rsidR="0090654B" w:rsidRPr="005154D8">
        <w:t>S</w:t>
      </w:r>
      <w:r w:rsidRPr="005154D8">
        <w:t>P regarding system-safety baseline documentation</w:t>
      </w:r>
    </w:p>
    <w:p w14:paraId="7A0B0027" w14:textId="77777777" w:rsidR="00664E5F" w:rsidRPr="005154D8" w:rsidRDefault="00664E5F" w:rsidP="009B0308">
      <w:pPr>
        <w:pStyle w:val="GuideText-ASDEFCON"/>
      </w:pPr>
      <w:r w:rsidRPr="005154D8">
        <w:t>DSD-ENG-SERV</w:t>
      </w:r>
    </w:p>
    <w:p w14:paraId="1311E2B7" w14:textId="77777777" w:rsidR="002B7D20" w:rsidRPr="005154D8" w:rsidRDefault="002B7D20" w:rsidP="009B0308">
      <w:pPr>
        <w:pStyle w:val="GuideMarginHead-ASDEFCON"/>
      </w:pPr>
      <w:r w:rsidRPr="00F276CA">
        <w:rPr>
          <w:u w:val="single"/>
        </w:rPr>
        <w:t>Optional Clauses</w:t>
      </w:r>
      <w:r w:rsidRPr="005154D8">
        <w:t>:</w:t>
      </w:r>
      <w:r w:rsidRPr="005154D8">
        <w:tab/>
        <w:t>None</w:t>
      </w:r>
    </w:p>
    <w:bookmarkStart w:id="3" w:name="_Toc32915560"/>
    <w:p w14:paraId="3033346A" w14:textId="092C6D8D" w:rsidR="002B7D20" w:rsidRPr="005154D8" w:rsidRDefault="00404CDE" w:rsidP="00A861C4">
      <w:pPr>
        <w:pStyle w:val="heading"/>
      </w:pPr>
      <w:r w:rsidRPr="005154D8">
        <w:fldChar w:fldCharType="begin"/>
      </w:r>
      <w:r w:rsidRPr="005154D8">
        <w:instrText xml:space="preserve"> REF _Ref232378122 \r \h </w:instrText>
      </w:r>
      <w:r w:rsidRPr="005154D8">
        <w:fldChar w:fldCharType="separate"/>
      </w:r>
      <w:r w:rsidR="004A2D42">
        <w:t>6.2.3</w:t>
      </w:r>
      <w:r w:rsidRPr="005154D8">
        <w:fldChar w:fldCharType="end"/>
      </w:r>
      <w:r w:rsidR="00A861C4" w:rsidRPr="005154D8">
        <w:tab/>
      </w:r>
      <w:r w:rsidR="00384D16">
        <w:t>Military</w:t>
      </w:r>
      <w:r w:rsidR="00384D16" w:rsidRPr="005154D8">
        <w:t xml:space="preserve"> </w:t>
      </w:r>
      <w:r w:rsidR="00A861C4" w:rsidRPr="005154D8">
        <w:t>Type Certification</w:t>
      </w:r>
      <w:r w:rsidR="00165DDE">
        <w:t xml:space="preserve"> </w:t>
      </w:r>
      <w:r w:rsidR="00A861C4" w:rsidRPr="005154D8">
        <w:t xml:space="preserve">/ </w:t>
      </w:r>
      <w:r w:rsidR="006F7E4C">
        <w:t>Maritime</w:t>
      </w:r>
      <w:r w:rsidR="006F7E4C" w:rsidRPr="005154D8">
        <w:t xml:space="preserve"> </w:t>
      </w:r>
      <w:r w:rsidR="00A861C4" w:rsidRPr="005154D8">
        <w:t>Materiel Certification</w:t>
      </w:r>
    </w:p>
    <w:p w14:paraId="376E873F" w14:textId="77777777" w:rsidR="002B7D20" w:rsidRPr="005154D8" w:rsidRDefault="002B7D20" w:rsidP="009B0308">
      <w:pPr>
        <w:pStyle w:val="GuideMarginHead-ASDEFCON"/>
      </w:pPr>
      <w:r w:rsidRPr="005154D8">
        <w:rPr>
          <w:u w:val="single"/>
        </w:rPr>
        <w:t>Status</w:t>
      </w:r>
      <w:r w:rsidRPr="005154D8">
        <w:rPr>
          <w:rStyle w:val="MarginheadingChar"/>
        </w:rPr>
        <w:t>:</w:t>
      </w:r>
      <w:r w:rsidRPr="005154D8">
        <w:tab/>
        <w:t>Optional</w:t>
      </w:r>
    </w:p>
    <w:p w14:paraId="26475354" w14:textId="77777777" w:rsidR="002B7D20" w:rsidRPr="005154D8" w:rsidRDefault="002B7D20" w:rsidP="009B0308">
      <w:pPr>
        <w:pStyle w:val="GuideMarginHead-ASDEFCON"/>
      </w:pPr>
      <w:r w:rsidRPr="005154D8">
        <w:rPr>
          <w:u w:val="single"/>
        </w:rPr>
        <w:t>Purpose</w:t>
      </w:r>
      <w:r w:rsidRPr="005154D8">
        <w:rPr>
          <w:rStyle w:val="MarginheadingChar"/>
        </w:rPr>
        <w:t>:</w:t>
      </w:r>
      <w:r w:rsidRPr="005154D8">
        <w:tab/>
      </w:r>
      <w:r w:rsidRPr="005154D8">
        <w:rPr>
          <w:b/>
        </w:rPr>
        <w:t>Aerospace.</w:t>
      </w:r>
      <w:r w:rsidRPr="005154D8">
        <w:t xml:space="preserve">  To define the </w:t>
      </w:r>
      <w:r w:rsidR="00306191">
        <w:t xml:space="preserve">work </w:t>
      </w:r>
      <w:r w:rsidRPr="005154D8">
        <w:t xml:space="preserve">requirements associated with </w:t>
      </w:r>
      <w:r w:rsidR="00984C7D">
        <w:t>maintaining</w:t>
      </w:r>
      <w:r w:rsidR="00984C7D" w:rsidRPr="005154D8">
        <w:t xml:space="preserve"> </w:t>
      </w:r>
      <w:r w:rsidRPr="005154D8">
        <w:t xml:space="preserve">Aircraft </w:t>
      </w:r>
      <w:r w:rsidR="00306191">
        <w:t xml:space="preserve">Military or Military Restricted </w:t>
      </w:r>
      <w:r w:rsidR="00984C7D">
        <w:t>Type Certification</w:t>
      </w:r>
      <w:r w:rsidR="00306191">
        <w:t xml:space="preserve"> (as applicable)</w:t>
      </w:r>
      <w:r w:rsidRPr="005154D8">
        <w:t xml:space="preserve">, where that responsibility is </w:t>
      </w:r>
      <w:r w:rsidR="00306191">
        <w:t xml:space="preserve">to be </w:t>
      </w:r>
      <w:r w:rsidRPr="005154D8">
        <w:t>passed to the Contractor.</w:t>
      </w:r>
    </w:p>
    <w:p w14:paraId="19549662" w14:textId="77777777" w:rsidR="002B7D20" w:rsidRPr="005154D8" w:rsidRDefault="002B7D20" w:rsidP="009B0308">
      <w:pPr>
        <w:pStyle w:val="GuideText-ASDEFCON"/>
      </w:pPr>
      <w:r w:rsidRPr="005154D8">
        <w:rPr>
          <w:b/>
        </w:rPr>
        <w:t>Maritime.</w:t>
      </w:r>
      <w:r w:rsidRPr="005154D8">
        <w:t xml:space="preserve">  To define the </w:t>
      </w:r>
      <w:r w:rsidR="00306191">
        <w:t xml:space="preserve">work </w:t>
      </w:r>
      <w:r w:rsidRPr="005154D8">
        <w:t>requirements associated with maintaining ship</w:t>
      </w:r>
      <w:r w:rsidR="00C822F4">
        <w:t xml:space="preserve"> / submarine</w:t>
      </w:r>
      <w:r w:rsidRPr="005154D8">
        <w:t xml:space="preserve"> </w:t>
      </w:r>
      <w:r w:rsidR="006B4D9D" w:rsidRPr="005154D8">
        <w:t>certification</w:t>
      </w:r>
      <w:r w:rsidRPr="005154D8">
        <w:t xml:space="preserve">, where that responsibility is </w:t>
      </w:r>
      <w:r w:rsidR="00306191">
        <w:t xml:space="preserve">to be </w:t>
      </w:r>
      <w:r w:rsidRPr="005154D8">
        <w:t>passed to the Contractor.</w:t>
      </w:r>
    </w:p>
    <w:p w14:paraId="5D19F169" w14:textId="77777777" w:rsidR="008165F7" w:rsidRDefault="002B7D20" w:rsidP="009B0308">
      <w:pPr>
        <w:pStyle w:val="GuideMarginHead-ASDEFCON"/>
        <w:rPr>
          <w:rStyle w:val="GuideText-ASDEFCONChar"/>
          <w:i/>
          <w:iCs/>
        </w:rPr>
      </w:pPr>
      <w:r w:rsidRPr="005154D8">
        <w:rPr>
          <w:u w:val="single"/>
        </w:rPr>
        <w:t>Policy</w:t>
      </w:r>
      <w:r w:rsidRPr="005154D8">
        <w:rPr>
          <w:rStyle w:val="MarginheadingChar"/>
        </w:rPr>
        <w:t>:</w:t>
      </w:r>
      <w:r w:rsidRPr="005154D8">
        <w:tab/>
      </w:r>
      <w:r w:rsidR="003A78A8" w:rsidRPr="005154D8">
        <w:t>ANP3411-0101, Naval Materiel Assurance Publication</w:t>
      </w:r>
    </w:p>
    <w:p w14:paraId="474F31BF" w14:textId="77777777" w:rsidR="00C3751E" w:rsidRPr="006F2AB7" w:rsidRDefault="009200BF" w:rsidP="009B0308">
      <w:pPr>
        <w:pStyle w:val="GuideText-ASDEFCON"/>
        <w:rPr>
          <w:rFonts w:eastAsia="Calibri"/>
        </w:rPr>
      </w:pPr>
      <w:r w:rsidRPr="006F2AB7">
        <w:rPr>
          <w:rFonts w:eastAsia="Calibri"/>
        </w:rPr>
        <w:t>DASR 21 Subpart B, Military Type-Certificates and Military Restricted Type-Certificates</w:t>
      </w:r>
    </w:p>
    <w:p w14:paraId="443435BE" w14:textId="77777777" w:rsidR="003A78A8" w:rsidRPr="00BE1DA1" w:rsidRDefault="003A78A8" w:rsidP="009B0308">
      <w:pPr>
        <w:pStyle w:val="GuideText-ASDEFCON"/>
      </w:pPr>
      <w:r w:rsidRPr="006F2AB7">
        <w:rPr>
          <w:rFonts w:eastAsia="Calibri"/>
        </w:rPr>
        <w:t>DASR 21 Subpart D, Changes to Military Type-Certificates and Military Restricted Type-Certificates</w:t>
      </w:r>
    </w:p>
    <w:p w14:paraId="21FE8D32" w14:textId="77777777" w:rsidR="002B7D20" w:rsidRPr="009200BF" w:rsidRDefault="003A78A8" w:rsidP="009B0308">
      <w:pPr>
        <w:pStyle w:val="GuideText-ASDEFCON"/>
        <w:rPr>
          <w:rFonts w:eastAsia="Calibri"/>
          <w:szCs w:val="22"/>
          <w:u w:val="single"/>
        </w:rPr>
      </w:pPr>
      <w:r w:rsidRPr="003A78A8">
        <w:t>Defence Seaworthiness Management System Manual</w:t>
      </w:r>
    </w:p>
    <w:p w14:paraId="3D7B8278" w14:textId="1D736318" w:rsidR="001B6CBD" w:rsidRDefault="002B7D20" w:rsidP="009B0308">
      <w:pPr>
        <w:pStyle w:val="GuideMarginHead-ASDEFCON"/>
      </w:pPr>
      <w:r w:rsidRPr="005154D8">
        <w:rPr>
          <w:u w:val="single"/>
        </w:rPr>
        <w:t>Guidance</w:t>
      </w:r>
      <w:r w:rsidRPr="005154D8">
        <w:rPr>
          <w:rStyle w:val="MarginheadingChar"/>
        </w:rPr>
        <w:t>:</w:t>
      </w:r>
      <w:r w:rsidRPr="005154D8">
        <w:tab/>
        <w:t>Th</w:t>
      </w:r>
      <w:r w:rsidR="001B6CBD">
        <w:t>i</w:t>
      </w:r>
      <w:r w:rsidRPr="005154D8">
        <w:t>s clause only appl</w:t>
      </w:r>
      <w:r w:rsidR="001B6CBD">
        <w:t>ies</w:t>
      </w:r>
      <w:r w:rsidRPr="005154D8">
        <w:t xml:space="preserve"> to aircraft or ship</w:t>
      </w:r>
      <w:r w:rsidR="00984C7D">
        <w:t xml:space="preserve"> </w:t>
      </w:r>
      <w:r w:rsidRPr="005154D8">
        <w:t xml:space="preserve">/ submarine contracts, where the </w:t>
      </w:r>
      <w:r w:rsidR="00984C7D">
        <w:t>Contractor is</w:t>
      </w:r>
      <w:r w:rsidRPr="005154D8">
        <w:t xml:space="preserve"> to </w:t>
      </w:r>
      <w:r w:rsidR="00984C7D">
        <w:t>maintain</w:t>
      </w:r>
      <w:r w:rsidRPr="005154D8">
        <w:t xml:space="preserve"> </w:t>
      </w:r>
      <w:r w:rsidR="006B4D9D" w:rsidRPr="005154D8">
        <w:t>certification</w:t>
      </w:r>
      <w:r w:rsidR="006B4D9D">
        <w:t xml:space="preserve"> </w:t>
      </w:r>
      <w:r w:rsidR="00984C7D">
        <w:t>for the Materiel System</w:t>
      </w:r>
      <w:r w:rsidRPr="005154D8">
        <w:t>.</w:t>
      </w:r>
      <w:r w:rsidR="00306191">
        <w:t xml:space="preserve">  </w:t>
      </w:r>
      <w:r w:rsidR="001B6CBD">
        <w:t>Both aerospace and maritime reg</w:t>
      </w:r>
      <w:r w:rsidR="00B578BE">
        <w:t>imes seek on-going assurance that</w:t>
      </w:r>
      <w:r w:rsidR="001B6CBD">
        <w:t xml:space="preserve"> </w:t>
      </w:r>
      <w:r w:rsidR="00B578BE">
        <w:t>Materiel Systems conform</w:t>
      </w:r>
      <w:r w:rsidR="001B6CBD">
        <w:t xml:space="preserve"> to an approved baseline (basis description)</w:t>
      </w:r>
      <w:r w:rsidR="00B578BE">
        <w:t>,</w:t>
      </w:r>
      <w:r w:rsidR="001B6CBD">
        <w:t xml:space="preserve"> that ensure risks to safety a</w:t>
      </w:r>
      <w:r w:rsidR="002B47F4">
        <w:t>re</w:t>
      </w:r>
      <w:r w:rsidR="001B6CBD">
        <w:t xml:space="preserve"> reduced So Far As Reasonabl</w:t>
      </w:r>
      <w:r w:rsidR="00953616">
        <w:t>y</w:t>
      </w:r>
      <w:r w:rsidR="001B6CBD">
        <w:t xml:space="preserve"> Practicable (SFARP)</w:t>
      </w:r>
      <w:r w:rsidR="00B578BE">
        <w:t>,</w:t>
      </w:r>
      <w:r w:rsidR="001B6CBD">
        <w:t xml:space="preserve"> and </w:t>
      </w:r>
      <w:r w:rsidR="00B578BE">
        <w:t xml:space="preserve">compliance with </w:t>
      </w:r>
      <w:r w:rsidR="001B6CBD">
        <w:t>environment</w:t>
      </w:r>
      <w:r w:rsidR="00B578BE">
        <w:t>al</w:t>
      </w:r>
      <w:r w:rsidR="001B6CBD">
        <w:t xml:space="preserve"> </w:t>
      </w:r>
      <w:r w:rsidR="00B578BE">
        <w:t>laws and regulations</w:t>
      </w:r>
      <w:r w:rsidR="001B6CBD">
        <w:t xml:space="preserve">.  Certification is achieved during acquisition; however, there is </w:t>
      </w:r>
      <w:r w:rsidR="00B578BE">
        <w:t>a</w:t>
      </w:r>
      <w:r w:rsidR="001B6CBD">
        <w:t xml:space="preserve"> need to maintain certification during through-life maintenance activities and configuration changes.</w:t>
      </w:r>
    </w:p>
    <w:p w14:paraId="4648FE20" w14:textId="77777777" w:rsidR="00717704" w:rsidRPr="00B578BE" w:rsidRDefault="001B6CBD" w:rsidP="009B0308">
      <w:pPr>
        <w:pStyle w:val="GuideText-ASDEFCON"/>
      </w:pPr>
      <w:r w:rsidRPr="00B578BE">
        <w:t xml:space="preserve">Note that the ADF </w:t>
      </w:r>
      <w:r w:rsidR="00FF0FF2">
        <w:t>r</w:t>
      </w:r>
      <w:r w:rsidRPr="00B578BE">
        <w:t xml:space="preserve">egulatory / </w:t>
      </w:r>
      <w:r w:rsidR="00FF0FF2">
        <w:t>a</w:t>
      </w:r>
      <w:r w:rsidRPr="00B578BE">
        <w:t xml:space="preserve">ssurance </w:t>
      </w:r>
      <w:r w:rsidR="00FF0FF2">
        <w:t>f</w:t>
      </w:r>
      <w:r w:rsidRPr="00B578BE">
        <w:t xml:space="preserve">rameworks </w:t>
      </w:r>
      <w:r w:rsidR="00C3751E" w:rsidRPr="00B578BE">
        <w:t xml:space="preserve">(and organisations) </w:t>
      </w:r>
      <w:r w:rsidRPr="00B578BE">
        <w:t>for aerospace an</w:t>
      </w:r>
      <w:r w:rsidR="00C3751E" w:rsidRPr="00B578BE">
        <w:t>d</w:t>
      </w:r>
      <w:r w:rsidRPr="00B578BE">
        <w:t xml:space="preserve"> maritime domains</w:t>
      </w:r>
      <w:r w:rsidR="00C3751E" w:rsidRPr="00B578BE">
        <w:t xml:space="preserve"> were evolving when this version of ASDEFCON (Support) was drafted.  Drafters are to review </w:t>
      </w:r>
      <w:r w:rsidR="00B578BE" w:rsidRPr="00B578BE">
        <w:t xml:space="preserve">current </w:t>
      </w:r>
      <w:r w:rsidR="00C3751E" w:rsidRPr="00B578BE">
        <w:t>policy documents and seek advice from the relevant authority when considering this clause.</w:t>
      </w:r>
    </w:p>
    <w:p w14:paraId="7949E4DE" w14:textId="77777777" w:rsidR="00C3751E" w:rsidRDefault="00C3751E" w:rsidP="009B0308">
      <w:pPr>
        <w:pStyle w:val="GuideText-ASDEFCON"/>
      </w:pPr>
      <w:r>
        <w:t>Drafters are to select the optional clause for the applicable environment, and further develop the clause as required.</w:t>
      </w:r>
    </w:p>
    <w:p w14:paraId="22DE1149" w14:textId="77777777" w:rsidR="002B7D20" w:rsidRPr="005154D8" w:rsidRDefault="00B578BE" w:rsidP="009B0308">
      <w:pPr>
        <w:pStyle w:val="GuideText-ASDEFCON"/>
      </w:pPr>
      <w:r>
        <w:t>While maintaining certification is an</w:t>
      </w:r>
      <w:r w:rsidR="00C3751E">
        <w:t xml:space="preserve"> on-going </w:t>
      </w:r>
      <w:r w:rsidR="00104219">
        <w:t xml:space="preserve">assurance </w:t>
      </w:r>
      <w:r w:rsidR="00C3751E">
        <w:t>activity</w:t>
      </w:r>
      <w:r>
        <w:t>,</w:t>
      </w:r>
      <w:r w:rsidR="00C3751E">
        <w:t xml:space="preserve"> </w:t>
      </w:r>
      <w:r w:rsidR="00603D23">
        <w:t xml:space="preserve">certification-related </w:t>
      </w:r>
      <w:r w:rsidR="00C3751E">
        <w:t xml:space="preserve">work often </w:t>
      </w:r>
      <w:r w:rsidR="00603D23">
        <w:t>occurs</w:t>
      </w:r>
      <w:r w:rsidR="00C3751E">
        <w:t xml:space="preserve"> with modifications and at the completion of major servicing / docking activities.  If </w:t>
      </w:r>
      <w:r w:rsidR="00104219">
        <w:t xml:space="preserve">the </w:t>
      </w:r>
      <w:r w:rsidR="00C3751E">
        <w:t xml:space="preserve">work is </w:t>
      </w:r>
      <w:r w:rsidR="00603D23">
        <w:t>expected</w:t>
      </w:r>
      <w:r w:rsidR="00C3751E">
        <w:t xml:space="preserve"> to be intermittent or difficult to quantify</w:t>
      </w:r>
      <w:r w:rsidR="00114BA8">
        <w:t>,</w:t>
      </w:r>
      <w:r w:rsidR="00C3751E">
        <w:t xml:space="preserve"> then the optional clause for S&amp;Q Services may </w:t>
      </w:r>
      <w:r w:rsidR="00603D23">
        <w:t xml:space="preserve">also </w:t>
      </w:r>
      <w:r w:rsidR="00C3751E">
        <w:t>be included.</w:t>
      </w:r>
      <w:r>
        <w:t xml:space="preserve">  In other cases, sustaining an on-going semi-independent certification team is warranted, and would be appropriate as a Recurring Service.</w:t>
      </w:r>
    </w:p>
    <w:p w14:paraId="3C49E214" w14:textId="77777777" w:rsidR="002B7D20" w:rsidRPr="005154D8" w:rsidRDefault="002B7D20" w:rsidP="009B0308">
      <w:pPr>
        <w:pStyle w:val="GuideText-ASDEFCON"/>
      </w:pPr>
      <w:r w:rsidRPr="005154D8">
        <w:rPr>
          <w:b/>
        </w:rPr>
        <w:t>Aerospace.</w:t>
      </w:r>
      <w:r w:rsidRPr="005154D8">
        <w:t xml:space="preserve">  </w:t>
      </w:r>
      <w:r w:rsidR="00603D23">
        <w:t xml:space="preserve">Drafters should refer to </w:t>
      </w:r>
      <w:r w:rsidR="00603D23" w:rsidRPr="006F2AB7">
        <w:rPr>
          <w:rFonts w:eastAsia="Calibri"/>
          <w:szCs w:val="22"/>
        </w:rPr>
        <w:t>DASR 21 Subpart B</w:t>
      </w:r>
      <w:r w:rsidR="00603D23" w:rsidRPr="005154D8">
        <w:t xml:space="preserve"> </w:t>
      </w:r>
      <w:r w:rsidR="00603D23">
        <w:t>for</w:t>
      </w:r>
      <w:r w:rsidR="00603D23" w:rsidRPr="005154D8">
        <w:t xml:space="preserve"> guidance</w:t>
      </w:r>
      <w:r w:rsidR="00603D23">
        <w:t>.  T</w:t>
      </w:r>
      <w:r w:rsidR="00984C7D">
        <w:t>he</w:t>
      </w:r>
      <w:r w:rsidR="00D630D2">
        <w:t xml:space="preserve"> Defence </w:t>
      </w:r>
      <w:r w:rsidR="00B578BE">
        <w:t xml:space="preserve">Aviation </w:t>
      </w:r>
      <w:r w:rsidR="00D630D2">
        <w:t>Safety Authority</w:t>
      </w:r>
      <w:r w:rsidRPr="005154D8">
        <w:t xml:space="preserve"> </w:t>
      </w:r>
      <w:r w:rsidR="00D630D2">
        <w:t>(</w:t>
      </w:r>
      <w:r w:rsidR="002924E1" w:rsidRPr="005154D8">
        <w:t>DASA</w:t>
      </w:r>
      <w:r w:rsidR="00D630D2">
        <w:t>)</w:t>
      </w:r>
      <w:r w:rsidRPr="005154D8">
        <w:t xml:space="preserve"> </w:t>
      </w:r>
      <w:r w:rsidR="009200BF">
        <w:t>should</w:t>
      </w:r>
      <w:r w:rsidR="009200BF" w:rsidRPr="005154D8">
        <w:t xml:space="preserve"> </w:t>
      </w:r>
      <w:r w:rsidRPr="005154D8">
        <w:t xml:space="preserve">be consulted to establish </w:t>
      </w:r>
      <w:r w:rsidR="00603D23">
        <w:t>on-going</w:t>
      </w:r>
      <w:r w:rsidR="00603D23" w:rsidRPr="005154D8">
        <w:t xml:space="preserve"> </w:t>
      </w:r>
      <w:r w:rsidRPr="005154D8">
        <w:t>certification requirements.</w:t>
      </w:r>
    </w:p>
    <w:p w14:paraId="7972FAD2" w14:textId="6EAD4179" w:rsidR="002B7D20" w:rsidRPr="005154D8" w:rsidRDefault="002B7D20" w:rsidP="009B0308">
      <w:pPr>
        <w:pStyle w:val="GuideText-ASDEFCON"/>
        <w:rPr>
          <w:b/>
          <w:i/>
        </w:rPr>
      </w:pPr>
      <w:r w:rsidRPr="005154D8">
        <w:rPr>
          <w:b/>
        </w:rPr>
        <w:t xml:space="preserve">Maritime.  </w:t>
      </w:r>
      <w:r w:rsidR="004A5E51" w:rsidRPr="005154D8">
        <w:t xml:space="preserve">Drafters should refer to </w:t>
      </w:r>
      <w:r w:rsidR="000E7C6C" w:rsidRPr="005154D8">
        <w:t xml:space="preserve">ANP3411-0101, </w:t>
      </w:r>
      <w:r w:rsidR="000E7C6C" w:rsidRPr="005154D8">
        <w:rPr>
          <w:i/>
        </w:rPr>
        <w:t>Naval Materiel Assurance Publication</w:t>
      </w:r>
      <w:r w:rsidR="000E7C6C">
        <w:t xml:space="preserve">, </w:t>
      </w:r>
      <w:r w:rsidR="004A5E51" w:rsidRPr="005154D8">
        <w:t>and seek a</w:t>
      </w:r>
      <w:r w:rsidRPr="005154D8">
        <w:t xml:space="preserve">dvice from </w:t>
      </w:r>
      <w:r w:rsidR="00D630D2">
        <w:t xml:space="preserve">the </w:t>
      </w:r>
      <w:r w:rsidR="00B578BE">
        <w:t xml:space="preserve">Navy </w:t>
      </w:r>
      <w:r w:rsidR="00D630D2">
        <w:t>Materiel Seaworthiness Assurance Agency (</w:t>
      </w:r>
      <w:r w:rsidR="00B578BE">
        <w:t>N</w:t>
      </w:r>
      <w:r w:rsidR="00D630D2">
        <w:t>MSwAA)</w:t>
      </w:r>
      <w:r w:rsidRPr="005154D8">
        <w:t>.</w:t>
      </w:r>
    </w:p>
    <w:p w14:paraId="4B0D3729" w14:textId="77777777" w:rsidR="002B7D20" w:rsidRPr="005154D8" w:rsidRDefault="002B7D20" w:rsidP="009B0308">
      <w:pPr>
        <w:pStyle w:val="GuideMarginHead-ASDEFCON"/>
      </w:pPr>
      <w:r w:rsidRPr="00F276CA">
        <w:rPr>
          <w:u w:val="single"/>
        </w:rPr>
        <w:t>Related Clauses/Documents</w:t>
      </w:r>
      <w:r w:rsidRPr="005154D8">
        <w:t>:</w:t>
      </w:r>
    </w:p>
    <w:p w14:paraId="5509F6E3" w14:textId="77777777" w:rsidR="002B7D20" w:rsidRPr="005154D8" w:rsidRDefault="002B7D20" w:rsidP="009B0308">
      <w:pPr>
        <w:pStyle w:val="GuideText-ASDEFCON"/>
      </w:pPr>
      <w:r w:rsidRPr="005154D8">
        <w:t>DID-ENG-CMP and DID-ENG-CEMP</w:t>
      </w:r>
    </w:p>
    <w:p w14:paraId="7A5137E1" w14:textId="77777777" w:rsidR="002B7D20" w:rsidRPr="005154D8" w:rsidRDefault="002B7D20" w:rsidP="009B0308">
      <w:pPr>
        <w:pStyle w:val="GuideMarginHead-ASDEFCON"/>
      </w:pPr>
      <w:r w:rsidRPr="00F276CA">
        <w:rPr>
          <w:u w:val="single"/>
        </w:rPr>
        <w:t>Optional Clauses</w:t>
      </w:r>
      <w:r w:rsidRPr="005154D8">
        <w:t>:</w:t>
      </w:r>
      <w:r w:rsidRPr="005154D8">
        <w:tab/>
        <w:t>None</w:t>
      </w:r>
    </w:p>
    <w:p w14:paraId="18D9B5A4" w14:textId="4D501434" w:rsidR="002B7D20" w:rsidRPr="005154D8" w:rsidRDefault="00404CDE" w:rsidP="00A861C4">
      <w:pPr>
        <w:pStyle w:val="heading"/>
      </w:pPr>
      <w:r w:rsidRPr="005154D8">
        <w:fldChar w:fldCharType="begin"/>
      </w:r>
      <w:r w:rsidRPr="005154D8">
        <w:instrText xml:space="preserve"> REF _Ref232495285 \r \h </w:instrText>
      </w:r>
      <w:r w:rsidRPr="005154D8">
        <w:fldChar w:fldCharType="separate"/>
      </w:r>
      <w:r w:rsidR="004A2D42">
        <w:t>6.2.4</w:t>
      </w:r>
      <w:r w:rsidRPr="005154D8">
        <w:fldChar w:fldCharType="end"/>
      </w:r>
      <w:r w:rsidR="00A861C4" w:rsidRPr="005154D8">
        <w:tab/>
      </w:r>
      <w:r w:rsidR="002B7D20" w:rsidRPr="005154D8">
        <w:t>Configuration Identification</w:t>
      </w:r>
    </w:p>
    <w:p w14:paraId="731A14A4" w14:textId="77777777" w:rsidR="002B7D20" w:rsidRPr="005154D8" w:rsidRDefault="002B7D20" w:rsidP="009B0308">
      <w:pPr>
        <w:pStyle w:val="GuideMarginHead-ASDEFCON"/>
      </w:pPr>
      <w:r w:rsidRPr="005154D8">
        <w:rPr>
          <w:u w:val="single"/>
        </w:rPr>
        <w:t>Status</w:t>
      </w:r>
      <w:r w:rsidRPr="005154D8">
        <w:rPr>
          <w:rStyle w:val="MarginheadingChar"/>
        </w:rPr>
        <w:t>:</w:t>
      </w:r>
      <w:r w:rsidR="000D0E44" w:rsidRPr="005154D8">
        <w:tab/>
        <w:t>Optional</w:t>
      </w:r>
    </w:p>
    <w:p w14:paraId="4A96BD08" w14:textId="5DE72E17" w:rsidR="002B7D20" w:rsidRPr="005154D8" w:rsidRDefault="002B7D20" w:rsidP="009B0308">
      <w:pPr>
        <w:pStyle w:val="GuideMarginHead-ASDEFCON"/>
      </w:pPr>
      <w:r w:rsidRPr="005154D8">
        <w:rPr>
          <w:u w:val="single"/>
        </w:rPr>
        <w:t>Purpose</w:t>
      </w:r>
      <w:r w:rsidRPr="005154D8">
        <w:rPr>
          <w:rStyle w:val="MarginheadingChar"/>
        </w:rPr>
        <w:t>:</w:t>
      </w:r>
      <w:r w:rsidRPr="005154D8">
        <w:tab/>
        <w:t xml:space="preserve">To </w:t>
      </w:r>
      <w:r w:rsidR="00D7087C">
        <w:t>require the Contractor to undertake an activity to</w:t>
      </w:r>
      <w:r w:rsidRPr="005154D8">
        <w:t xml:space="preserve"> identify </w:t>
      </w:r>
      <w:r w:rsidR="00EE273B" w:rsidRPr="005154D8">
        <w:t>CIs,</w:t>
      </w:r>
      <w:r w:rsidRPr="005154D8">
        <w:t xml:space="preserve"> including their functional and physical characteristics.</w:t>
      </w:r>
    </w:p>
    <w:p w14:paraId="13DEB3A6" w14:textId="6DB37138" w:rsidR="002B7D20" w:rsidRPr="005154D8" w:rsidRDefault="002B7D20" w:rsidP="009B0308">
      <w:pPr>
        <w:pStyle w:val="GuideMarginHead-ASDEFCON"/>
      </w:pPr>
      <w:r w:rsidRPr="005154D8">
        <w:rPr>
          <w:u w:val="single"/>
        </w:rPr>
        <w:t>Policy</w:t>
      </w:r>
      <w:r w:rsidRPr="005154D8">
        <w:rPr>
          <w:rStyle w:val="MarginheadingChar"/>
        </w:rPr>
        <w:t>:</w:t>
      </w:r>
      <w:r w:rsidRPr="005154D8">
        <w:tab/>
      </w:r>
      <w:r w:rsidR="00D53430">
        <w:t>EMM</w:t>
      </w:r>
      <w:r w:rsidR="008D1A29" w:rsidRPr="006F2AB7">
        <w:t xml:space="preserve"> </w:t>
      </w:r>
      <w:r w:rsidR="006743AB" w:rsidRPr="006F2AB7">
        <w:t xml:space="preserve">Chapter </w:t>
      </w:r>
      <w:r w:rsidR="00D53430">
        <w:t>2</w:t>
      </w:r>
      <w:r w:rsidR="008D1A29" w:rsidRPr="006F2AB7">
        <w:t>,</w:t>
      </w:r>
      <w:r w:rsidR="008D1A29" w:rsidRPr="005154D8">
        <w:rPr>
          <w:i/>
        </w:rPr>
        <w:t xml:space="preserve"> </w:t>
      </w:r>
      <w:r w:rsidRPr="005154D8">
        <w:rPr>
          <w:i/>
        </w:rPr>
        <w:t>Configuration Management</w:t>
      </w:r>
      <w:r w:rsidR="00D53430">
        <w:rPr>
          <w:i/>
        </w:rPr>
        <w:t xml:space="preserve"> and Technical Data</w:t>
      </w:r>
    </w:p>
    <w:p w14:paraId="71074A98" w14:textId="7144709C" w:rsidR="00D7087C" w:rsidRDefault="002B7D20" w:rsidP="00E33674">
      <w:pPr>
        <w:pStyle w:val="GuideMarginHead-ASDEFCON"/>
      </w:pPr>
      <w:r w:rsidRPr="005154D8">
        <w:rPr>
          <w:u w:val="single"/>
        </w:rPr>
        <w:t>Guidance</w:t>
      </w:r>
      <w:r w:rsidRPr="005154D8">
        <w:rPr>
          <w:rStyle w:val="MarginheadingChar"/>
        </w:rPr>
        <w:t>:</w:t>
      </w:r>
      <w:r w:rsidRPr="005154D8">
        <w:tab/>
        <w:t xml:space="preserve">The </w:t>
      </w:r>
      <w:r w:rsidR="00EE273B" w:rsidRPr="005154D8">
        <w:t>P</w:t>
      </w:r>
      <w:r w:rsidRPr="005154D8">
        <w:t xml:space="preserve">roduct </w:t>
      </w:r>
      <w:r w:rsidR="00EE273B" w:rsidRPr="005154D8">
        <w:t>B</w:t>
      </w:r>
      <w:r w:rsidRPr="005154D8">
        <w:t xml:space="preserve">aseline(s) should have been </w:t>
      </w:r>
      <w:r w:rsidR="008165F7" w:rsidRPr="005154D8">
        <w:t xml:space="preserve">initially </w:t>
      </w:r>
      <w:r w:rsidRPr="005154D8">
        <w:t xml:space="preserve">developed during the </w:t>
      </w:r>
      <w:r w:rsidR="00D7087C" w:rsidRPr="005154D8">
        <w:t>acquisition phase</w:t>
      </w:r>
      <w:r w:rsidRPr="005154D8">
        <w:t>.</w:t>
      </w:r>
      <w:r w:rsidR="00D7087C">
        <w:t xml:space="preserve">  </w:t>
      </w:r>
      <w:r w:rsidR="001D585A" w:rsidRPr="005154D8">
        <w:t xml:space="preserve">Changes to CIs, </w:t>
      </w:r>
      <w:r w:rsidR="00D7087C">
        <w:t>including</w:t>
      </w:r>
      <w:r w:rsidR="001D585A" w:rsidRPr="005154D8">
        <w:t xml:space="preserve"> their functional and physical characteristics </w:t>
      </w:r>
      <w:r w:rsidR="007030D5">
        <w:t>because</w:t>
      </w:r>
      <w:r w:rsidR="001D585A" w:rsidRPr="005154D8">
        <w:t xml:space="preserve"> of a </w:t>
      </w:r>
      <w:r w:rsidR="008165F7" w:rsidRPr="005154D8">
        <w:t>Major Change or</w:t>
      </w:r>
      <w:r w:rsidR="00FE73D2">
        <w:t xml:space="preserve"> </w:t>
      </w:r>
      <w:r w:rsidR="008165F7" w:rsidRPr="005154D8">
        <w:t>Minor Change</w:t>
      </w:r>
      <w:r w:rsidR="00FE73D2">
        <w:t>,</w:t>
      </w:r>
      <w:r w:rsidR="001D585A" w:rsidRPr="005154D8">
        <w:t xml:space="preserve"> should be captured </w:t>
      </w:r>
      <w:r w:rsidR="00D7087C">
        <w:t xml:space="preserve">in-service </w:t>
      </w:r>
      <w:r w:rsidR="001D585A" w:rsidRPr="005154D8">
        <w:t>as part of th</w:t>
      </w:r>
      <w:r w:rsidR="00D7087C">
        <w:t>ose change</w:t>
      </w:r>
      <w:r w:rsidR="001D585A" w:rsidRPr="005154D8">
        <w:t xml:space="preserve"> process</w:t>
      </w:r>
      <w:r w:rsidR="00D7087C">
        <w:t>es</w:t>
      </w:r>
      <w:r w:rsidR="001D585A" w:rsidRPr="005154D8">
        <w:t xml:space="preserve">; and the applicable Product Baseline(s) updated. </w:t>
      </w:r>
      <w:r w:rsidR="008165F7" w:rsidRPr="005154D8">
        <w:t xml:space="preserve"> </w:t>
      </w:r>
    </w:p>
    <w:p w14:paraId="20ACADE7" w14:textId="3ECCB4D1" w:rsidR="00EA4F21" w:rsidRPr="005154D8" w:rsidRDefault="001D585A" w:rsidP="009B0308">
      <w:pPr>
        <w:pStyle w:val="GuideText-ASDEFCON"/>
      </w:pPr>
      <w:r w:rsidRPr="005154D8">
        <w:t xml:space="preserve">However, in the event that </w:t>
      </w:r>
      <w:r w:rsidR="00141CE0" w:rsidRPr="005154D8">
        <w:t>Configuration Identification</w:t>
      </w:r>
      <w:r w:rsidR="00141CE0">
        <w:t xml:space="preserve"> was</w:t>
      </w:r>
      <w:r w:rsidRPr="005154D8">
        <w:t xml:space="preserve"> not </w:t>
      </w:r>
      <w:r w:rsidR="00141CE0">
        <w:t>adequately</w:t>
      </w:r>
      <w:r w:rsidR="00141CE0" w:rsidRPr="005154D8">
        <w:t xml:space="preserve"> </w:t>
      </w:r>
      <w:r w:rsidRPr="005154D8">
        <w:t xml:space="preserve">included within another </w:t>
      </w:r>
      <w:r w:rsidR="00141CE0">
        <w:t xml:space="preserve">part of the </w:t>
      </w:r>
      <w:r w:rsidR="00141CE0" w:rsidRPr="005154D8">
        <w:t xml:space="preserve">Contract </w:t>
      </w:r>
      <w:r w:rsidRPr="005154D8">
        <w:t>(eg, omitted from a S&amp;Q Service)</w:t>
      </w:r>
      <w:r w:rsidR="0081706B" w:rsidRPr="005154D8">
        <w:t xml:space="preserve">, the first two clauses under </w:t>
      </w:r>
      <w:r w:rsidRPr="005154D8">
        <w:t xml:space="preserve">clause </w:t>
      </w:r>
      <w:r w:rsidR="0081706B" w:rsidRPr="005154D8">
        <w:fldChar w:fldCharType="begin"/>
      </w:r>
      <w:r w:rsidR="0081706B" w:rsidRPr="005154D8">
        <w:instrText xml:space="preserve"> REF _Ref232495285 \r \h </w:instrText>
      </w:r>
      <w:r w:rsidR="007C4A25" w:rsidRPr="005154D8">
        <w:instrText xml:space="preserve"> \* MERGEFORMAT </w:instrText>
      </w:r>
      <w:r w:rsidR="0081706B" w:rsidRPr="005154D8">
        <w:fldChar w:fldCharType="separate"/>
      </w:r>
      <w:r w:rsidR="004A2D42">
        <w:t>6.2.4</w:t>
      </w:r>
      <w:r w:rsidR="0081706B" w:rsidRPr="005154D8">
        <w:fldChar w:fldCharType="end"/>
      </w:r>
      <w:r w:rsidR="0081706B" w:rsidRPr="005154D8">
        <w:t xml:space="preserve"> </w:t>
      </w:r>
      <w:r w:rsidR="00D10706" w:rsidRPr="005154D8">
        <w:t>ensure</w:t>
      </w:r>
      <w:r w:rsidR="0081706B" w:rsidRPr="005154D8">
        <w:t xml:space="preserve"> that </w:t>
      </w:r>
      <w:r w:rsidR="00D10706" w:rsidRPr="005154D8">
        <w:t xml:space="preserve">Configuration Identification </w:t>
      </w:r>
      <w:r w:rsidRPr="005154D8">
        <w:t>continue</w:t>
      </w:r>
      <w:r w:rsidR="00D10706" w:rsidRPr="005154D8">
        <w:t>s</w:t>
      </w:r>
      <w:r w:rsidRPr="005154D8">
        <w:t xml:space="preserve"> under the Contract</w:t>
      </w:r>
      <w:r w:rsidR="00B00C96">
        <w:t>, as required</w:t>
      </w:r>
      <w:r w:rsidRPr="005154D8">
        <w:t xml:space="preserve"> to maintain the </w:t>
      </w:r>
      <w:r w:rsidR="0081706B" w:rsidRPr="005154D8">
        <w:t>Product Baseline(s).</w:t>
      </w:r>
    </w:p>
    <w:p w14:paraId="1B983AA8" w14:textId="45BA0209" w:rsidR="002B7D20" w:rsidRPr="005154D8" w:rsidRDefault="0081706B" w:rsidP="009B0308">
      <w:pPr>
        <w:pStyle w:val="GuideText-ASDEFCON"/>
      </w:pPr>
      <w:r w:rsidRPr="005154D8">
        <w:t xml:space="preserve">Correct </w:t>
      </w:r>
      <w:r w:rsidR="00B3556C" w:rsidRPr="005154D8">
        <w:t>CM</w:t>
      </w:r>
      <w:r w:rsidRPr="005154D8">
        <w:t xml:space="preserve"> practices during acquisition and </w:t>
      </w:r>
      <w:r w:rsidR="00696AA8">
        <w:t xml:space="preserve">any </w:t>
      </w:r>
      <w:r w:rsidRPr="005154D8">
        <w:t>preceding support period</w:t>
      </w:r>
      <w:r w:rsidR="008165F7" w:rsidRPr="005154D8">
        <w:t>s</w:t>
      </w:r>
      <w:r w:rsidRPr="005154D8">
        <w:t xml:space="preserve"> should </w:t>
      </w:r>
      <w:r w:rsidR="00EA4F21" w:rsidRPr="005154D8">
        <w:t xml:space="preserve">mean that further Configuration Identification </w:t>
      </w:r>
      <w:r w:rsidR="00141CE0">
        <w:t>is</w:t>
      </w:r>
      <w:r w:rsidR="00141CE0" w:rsidRPr="005154D8">
        <w:t xml:space="preserve"> </w:t>
      </w:r>
      <w:r w:rsidR="00EA4F21" w:rsidRPr="005154D8">
        <w:t xml:space="preserve">only required </w:t>
      </w:r>
      <w:r w:rsidR="00696AA8">
        <w:t>for</w:t>
      </w:r>
      <w:r w:rsidR="00EA4F21" w:rsidRPr="005154D8">
        <w:t xml:space="preserve"> </w:t>
      </w:r>
      <w:r w:rsidR="00696AA8">
        <w:t>design</w:t>
      </w:r>
      <w:r w:rsidR="00696AA8" w:rsidRPr="005154D8">
        <w:t xml:space="preserve"> </w:t>
      </w:r>
      <w:r w:rsidR="00EA4F21" w:rsidRPr="005154D8">
        <w:t>change</w:t>
      </w:r>
      <w:r w:rsidR="00696AA8">
        <w:t>s</w:t>
      </w:r>
      <w:r w:rsidRPr="005154D8">
        <w:t xml:space="preserve">.  </w:t>
      </w:r>
      <w:r w:rsidR="00A44E81" w:rsidRPr="005154D8">
        <w:t>However,</w:t>
      </w:r>
      <w:r w:rsidR="005F37CB" w:rsidRPr="005154D8">
        <w:t xml:space="preserve"> if</w:t>
      </w:r>
      <w:r w:rsidR="00A44E81" w:rsidRPr="005154D8">
        <w:t xml:space="preserve"> </w:t>
      </w:r>
      <w:r w:rsidR="002B7D20" w:rsidRPr="005154D8">
        <w:t xml:space="preserve">Configuration Identification </w:t>
      </w:r>
      <w:r w:rsidR="00A44E81" w:rsidRPr="005154D8">
        <w:t>data</w:t>
      </w:r>
      <w:r w:rsidR="00661A2D" w:rsidRPr="005154D8">
        <w:t xml:space="preserve"> </w:t>
      </w:r>
      <w:r w:rsidR="002B7D20" w:rsidRPr="005154D8">
        <w:t xml:space="preserve">and </w:t>
      </w:r>
      <w:r w:rsidR="00EE273B" w:rsidRPr="005154D8">
        <w:t>P</w:t>
      </w:r>
      <w:r w:rsidR="002B7D20" w:rsidRPr="005154D8">
        <w:t xml:space="preserve">roduct </w:t>
      </w:r>
      <w:r w:rsidR="00EE273B" w:rsidRPr="005154D8">
        <w:t>B</w:t>
      </w:r>
      <w:r w:rsidR="002B7D20" w:rsidRPr="005154D8">
        <w:t>aseline</w:t>
      </w:r>
      <w:r w:rsidR="005F37CB" w:rsidRPr="005154D8">
        <w:t>(</w:t>
      </w:r>
      <w:r w:rsidR="002B7D20" w:rsidRPr="005154D8">
        <w:t>s</w:t>
      </w:r>
      <w:r w:rsidR="005F37CB" w:rsidRPr="005154D8">
        <w:t>)</w:t>
      </w:r>
      <w:r w:rsidR="002B7D20" w:rsidRPr="005154D8">
        <w:t xml:space="preserve"> </w:t>
      </w:r>
      <w:r w:rsidR="005F37CB" w:rsidRPr="005154D8">
        <w:t>are known to be incomplete or inaccurate, then</w:t>
      </w:r>
      <w:r w:rsidR="002B7D20" w:rsidRPr="005154D8">
        <w:t xml:space="preserve"> corrective action </w:t>
      </w:r>
      <w:r w:rsidR="00141CE0">
        <w:t xml:space="preserve">may be required </w:t>
      </w:r>
      <w:r w:rsidR="005F37CB" w:rsidRPr="005154D8">
        <w:t>and an optional clause is provided for this eventuality</w:t>
      </w:r>
      <w:r w:rsidR="002B7D20" w:rsidRPr="005154D8">
        <w:t xml:space="preserve">.  </w:t>
      </w:r>
      <w:r w:rsidR="005F37CB" w:rsidRPr="005154D8">
        <w:t xml:space="preserve">However, </w:t>
      </w:r>
      <w:r w:rsidR="00B00C96">
        <w:t>if</w:t>
      </w:r>
      <w:r w:rsidR="005F37CB" w:rsidRPr="005154D8">
        <w:t xml:space="preserve"> </w:t>
      </w:r>
      <w:r w:rsidR="00B00C96">
        <w:t>such</w:t>
      </w:r>
      <w:r w:rsidR="00B00C96" w:rsidRPr="005154D8">
        <w:t xml:space="preserve"> </w:t>
      </w:r>
      <w:r w:rsidR="002B7D20" w:rsidRPr="005154D8">
        <w:t xml:space="preserve">inaccuracies </w:t>
      </w:r>
      <w:r w:rsidR="00B00C96">
        <w:t>were</w:t>
      </w:r>
      <w:r w:rsidR="002B7D20" w:rsidRPr="005154D8">
        <w:t xml:space="preserve"> carried </w:t>
      </w:r>
      <w:r w:rsidR="00B00C96">
        <w:t>over</w:t>
      </w:r>
      <w:r w:rsidR="00B00C96" w:rsidRPr="005154D8">
        <w:t xml:space="preserve"> </w:t>
      </w:r>
      <w:r w:rsidR="002B7D20" w:rsidRPr="005154D8">
        <w:t xml:space="preserve">from previous </w:t>
      </w:r>
      <w:r w:rsidR="00B00C96">
        <w:t>contracts</w:t>
      </w:r>
      <w:r w:rsidR="002B7D20" w:rsidRPr="005154D8">
        <w:t xml:space="preserve">, </w:t>
      </w:r>
      <w:r w:rsidR="00A44E81" w:rsidRPr="005154D8">
        <w:t xml:space="preserve">the Commonwealth </w:t>
      </w:r>
      <w:r w:rsidR="00B00C96">
        <w:t xml:space="preserve">may </w:t>
      </w:r>
      <w:r w:rsidR="00696AA8">
        <w:t xml:space="preserve">also </w:t>
      </w:r>
      <w:r w:rsidR="00B00C96">
        <w:t xml:space="preserve">consider </w:t>
      </w:r>
      <w:r w:rsidR="00696AA8">
        <w:t xml:space="preserve">using </w:t>
      </w:r>
      <w:r w:rsidR="00B00C96">
        <w:t>the Defect provisions</w:t>
      </w:r>
      <w:r w:rsidR="00A44E81" w:rsidRPr="005154D8">
        <w:t xml:space="preserve"> </w:t>
      </w:r>
      <w:r w:rsidR="00B00C96">
        <w:t>in</w:t>
      </w:r>
      <w:r w:rsidR="00B00C96" w:rsidRPr="005154D8">
        <w:t xml:space="preserve"> </w:t>
      </w:r>
      <w:r w:rsidR="005F37CB" w:rsidRPr="005154D8">
        <w:t xml:space="preserve">those other contracts </w:t>
      </w:r>
      <w:r w:rsidR="00A44E81" w:rsidRPr="005154D8">
        <w:t xml:space="preserve">before </w:t>
      </w:r>
      <w:r w:rsidR="005F37CB" w:rsidRPr="005154D8">
        <w:t>including the optional clause</w:t>
      </w:r>
      <w:r w:rsidR="00A44E81" w:rsidRPr="005154D8">
        <w:t xml:space="preserve">. </w:t>
      </w:r>
    </w:p>
    <w:p w14:paraId="6BA52972" w14:textId="77777777" w:rsidR="002B7D20" w:rsidRPr="005154D8" w:rsidRDefault="002B7D20" w:rsidP="009B0308">
      <w:pPr>
        <w:pStyle w:val="GuideMarginHead-ASDEFCON"/>
      </w:pPr>
      <w:r w:rsidRPr="00F276CA">
        <w:rPr>
          <w:u w:val="single"/>
        </w:rPr>
        <w:t>Related Clauses/Documents</w:t>
      </w:r>
      <w:r w:rsidRPr="005154D8">
        <w:t>:</w:t>
      </w:r>
    </w:p>
    <w:p w14:paraId="3A33F393" w14:textId="41F07E00" w:rsidR="00D10706" w:rsidRPr="005154D8" w:rsidRDefault="00D10706" w:rsidP="009B0308">
      <w:pPr>
        <w:pStyle w:val="GuideText-ASDEFCON"/>
      </w:pPr>
      <w:r w:rsidRPr="005154D8">
        <w:t xml:space="preserve">Clause </w:t>
      </w:r>
      <w:r w:rsidRPr="005154D8">
        <w:fldChar w:fldCharType="begin"/>
      </w:r>
      <w:r w:rsidRPr="005154D8">
        <w:instrText xml:space="preserve"> REF _Ref232495263 \r \h </w:instrText>
      </w:r>
      <w:r w:rsidR="007C4A25" w:rsidRPr="005154D8">
        <w:instrText xml:space="preserve"> \* MERGEFORMAT </w:instrText>
      </w:r>
      <w:r w:rsidRPr="005154D8">
        <w:fldChar w:fldCharType="separate"/>
      </w:r>
      <w:r w:rsidR="004A2D42">
        <w:t>6.2.2</w:t>
      </w:r>
      <w:r w:rsidRPr="005154D8">
        <w:fldChar w:fldCharType="end"/>
      </w:r>
      <w:r w:rsidRPr="005154D8">
        <w:t xml:space="preserve"> Baseline Management</w:t>
      </w:r>
    </w:p>
    <w:p w14:paraId="76141D4D" w14:textId="77777777" w:rsidR="002B7D20" w:rsidRPr="005154D8" w:rsidRDefault="002B7D20" w:rsidP="009B0308">
      <w:pPr>
        <w:pStyle w:val="GuideText-ASDEFCON"/>
      </w:pPr>
      <w:r w:rsidRPr="005154D8">
        <w:t>DID-ENG-CMP, DID-ENG-CEMP and DID-SSM-SSMP</w:t>
      </w:r>
    </w:p>
    <w:p w14:paraId="7CB4F713" w14:textId="77777777" w:rsidR="00664E5F" w:rsidRPr="005154D8" w:rsidRDefault="00664E5F" w:rsidP="009B0308">
      <w:pPr>
        <w:pStyle w:val="GuideText-ASDEFCON"/>
      </w:pPr>
      <w:r w:rsidRPr="005154D8">
        <w:t xml:space="preserve">DSD-ENG-SERV </w:t>
      </w:r>
      <w:r w:rsidR="00D10706" w:rsidRPr="005154D8">
        <w:t xml:space="preserve">(or stand-alone DSD) </w:t>
      </w:r>
      <w:r w:rsidRPr="005154D8">
        <w:t>for managing engineering changes.</w:t>
      </w:r>
    </w:p>
    <w:p w14:paraId="45778784" w14:textId="77777777" w:rsidR="00EC2907" w:rsidRPr="005154D8" w:rsidRDefault="00EC2907" w:rsidP="009B0308">
      <w:pPr>
        <w:pStyle w:val="GuideText-ASDEFCON"/>
      </w:pPr>
      <w:r w:rsidRPr="005154D8">
        <w:t>There may also be a Systems Engineering Management Plan (SEMP) (eg,</w:t>
      </w:r>
      <w:r w:rsidR="000D6550">
        <w:t xml:space="preserve"> using</w:t>
      </w:r>
      <w:r w:rsidRPr="005154D8">
        <w:t xml:space="preserve"> DID-ENG-MGT-SEMP</w:t>
      </w:r>
      <w:r w:rsidR="000D6550">
        <w:t>-2</w:t>
      </w:r>
      <w:r w:rsidRPr="005154D8">
        <w:t>)</w:t>
      </w:r>
      <w:r w:rsidR="00D10706" w:rsidRPr="005154D8">
        <w:t xml:space="preserve"> and / or Software Management Plan (SWMP) (eg, </w:t>
      </w:r>
      <w:r w:rsidR="000D6550">
        <w:t xml:space="preserve">using </w:t>
      </w:r>
      <w:r w:rsidR="00D10706" w:rsidRPr="005154D8">
        <w:t>DID-ENG-SW-SWMP)</w:t>
      </w:r>
      <w:r w:rsidRPr="005154D8">
        <w:t xml:space="preserve"> </w:t>
      </w:r>
      <w:r w:rsidR="000D6550">
        <w:t>to</w:t>
      </w:r>
      <w:r w:rsidR="000D6550" w:rsidRPr="005154D8">
        <w:t xml:space="preserve"> </w:t>
      </w:r>
      <w:r w:rsidRPr="005154D8">
        <w:t xml:space="preserve">govern the Contractor’s engineering development activities for </w:t>
      </w:r>
      <w:r w:rsidR="006D6709" w:rsidRPr="005154D8">
        <w:t>Major</w:t>
      </w:r>
      <w:r w:rsidRPr="005154D8">
        <w:t xml:space="preserve"> </w:t>
      </w:r>
      <w:r w:rsidR="006D6709" w:rsidRPr="005154D8">
        <w:t>C</w:t>
      </w:r>
      <w:r w:rsidRPr="005154D8">
        <w:t>hanges</w:t>
      </w:r>
      <w:r w:rsidR="00D10706" w:rsidRPr="005154D8">
        <w:t xml:space="preserve"> to hardware and </w:t>
      </w:r>
      <w:r w:rsidR="00783691" w:rsidRPr="005154D8">
        <w:t>Software</w:t>
      </w:r>
      <w:r w:rsidRPr="005154D8">
        <w:t>.</w:t>
      </w:r>
    </w:p>
    <w:p w14:paraId="1596B749" w14:textId="77777777" w:rsidR="002B7D20" w:rsidRPr="005154D8" w:rsidRDefault="002B7D20" w:rsidP="009B0308">
      <w:pPr>
        <w:pStyle w:val="GuideMarginHead-ASDEFCON"/>
      </w:pPr>
      <w:r w:rsidRPr="00F276CA">
        <w:rPr>
          <w:u w:val="single"/>
        </w:rPr>
        <w:t>Optional Clauses</w:t>
      </w:r>
      <w:r w:rsidRPr="005154D8">
        <w:t>:</w:t>
      </w:r>
      <w:r w:rsidRPr="005154D8">
        <w:tab/>
      </w:r>
      <w:r w:rsidR="007A7300" w:rsidRPr="005154D8">
        <w:t>None</w:t>
      </w:r>
    </w:p>
    <w:p w14:paraId="52022750" w14:textId="2A1AE179" w:rsidR="002B7D20" w:rsidRPr="005154D8" w:rsidRDefault="009D0A3A" w:rsidP="00A861C4">
      <w:pPr>
        <w:pStyle w:val="heading"/>
      </w:pPr>
      <w:r w:rsidRPr="005154D8">
        <w:fldChar w:fldCharType="begin"/>
      </w:r>
      <w:r w:rsidRPr="005154D8">
        <w:instrText xml:space="preserve"> REF _Ref292009977 \r \h </w:instrText>
      </w:r>
      <w:r w:rsidRPr="005154D8">
        <w:fldChar w:fldCharType="separate"/>
      </w:r>
      <w:r w:rsidR="004A2D42">
        <w:t>6.2.5</w:t>
      </w:r>
      <w:r w:rsidRPr="005154D8">
        <w:fldChar w:fldCharType="end"/>
      </w:r>
      <w:r w:rsidR="00A861C4" w:rsidRPr="005154D8">
        <w:tab/>
      </w:r>
      <w:r w:rsidR="002B7D20" w:rsidRPr="005154D8">
        <w:t>Configuration Control</w:t>
      </w:r>
      <w:bookmarkEnd w:id="3"/>
    </w:p>
    <w:p w14:paraId="37AAFFF4" w14:textId="77777777" w:rsidR="002B7D20" w:rsidRPr="005154D8" w:rsidRDefault="002B7D20" w:rsidP="009B0308">
      <w:pPr>
        <w:pStyle w:val="GuideMarginHead-ASDEFCON"/>
      </w:pPr>
      <w:r w:rsidRPr="005154D8">
        <w:rPr>
          <w:u w:val="single"/>
        </w:rPr>
        <w:t>Status</w:t>
      </w:r>
      <w:r w:rsidRPr="005154D8">
        <w:rPr>
          <w:rStyle w:val="MarginheadingChar"/>
        </w:rPr>
        <w:t>:</w:t>
      </w:r>
      <w:r w:rsidRPr="005154D8">
        <w:tab/>
        <w:t>Core</w:t>
      </w:r>
    </w:p>
    <w:p w14:paraId="362A0FF4" w14:textId="77777777" w:rsidR="002B7D20" w:rsidRPr="005154D8" w:rsidRDefault="002B7D20" w:rsidP="009B0308">
      <w:pPr>
        <w:pStyle w:val="GuideMarginHead-ASDEFCON"/>
      </w:pPr>
      <w:r w:rsidRPr="005154D8">
        <w:rPr>
          <w:u w:val="single"/>
        </w:rPr>
        <w:t>Purpose</w:t>
      </w:r>
      <w:r w:rsidRPr="005154D8">
        <w:rPr>
          <w:rStyle w:val="MarginheadingChar"/>
        </w:rPr>
        <w:t>:</w:t>
      </w:r>
      <w:r w:rsidRPr="005154D8">
        <w:tab/>
        <w:t>To identify the Configuration Control process</w:t>
      </w:r>
      <w:r w:rsidR="00664E5F" w:rsidRPr="005154D8">
        <w:t>es</w:t>
      </w:r>
      <w:r w:rsidRPr="005154D8">
        <w:t xml:space="preserve"> to be performed by the Contractor.</w:t>
      </w:r>
    </w:p>
    <w:p w14:paraId="06B2D517" w14:textId="5E89EA9B" w:rsidR="002B7D20" w:rsidRPr="005154D8" w:rsidRDefault="002B7D20" w:rsidP="009B0308">
      <w:pPr>
        <w:pStyle w:val="GuideMarginHead-ASDEFCON"/>
      </w:pPr>
      <w:r w:rsidRPr="005154D8">
        <w:rPr>
          <w:u w:val="single"/>
        </w:rPr>
        <w:t>Policy</w:t>
      </w:r>
      <w:r w:rsidRPr="005154D8">
        <w:rPr>
          <w:rStyle w:val="MarginheadingChar"/>
        </w:rPr>
        <w:t>:</w:t>
      </w:r>
      <w:r w:rsidRPr="005154D8">
        <w:tab/>
      </w:r>
      <w:r w:rsidR="00D53430">
        <w:t>EMM</w:t>
      </w:r>
      <w:r w:rsidR="008D1A29" w:rsidRPr="006F2AB7">
        <w:t xml:space="preserve"> </w:t>
      </w:r>
      <w:r w:rsidR="006743AB" w:rsidRPr="006F2AB7">
        <w:t xml:space="preserve">Chapter </w:t>
      </w:r>
      <w:r w:rsidR="00D53430">
        <w:t>2</w:t>
      </w:r>
      <w:r w:rsidR="008D1A29" w:rsidRPr="006F2AB7">
        <w:t>,</w:t>
      </w:r>
      <w:r w:rsidR="008D1A29" w:rsidRPr="005154D8">
        <w:rPr>
          <w:i/>
        </w:rPr>
        <w:t xml:space="preserve"> </w:t>
      </w:r>
      <w:r w:rsidRPr="005154D8">
        <w:rPr>
          <w:i/>
        </w:rPr>
        <w:t>Configuration Management</w:t>
      </w:r>
      <w:r w:rsidR="00D53430">
        <w:rPr>
          <w:i/>
        </w:rPr>
        <w:t xml:space="preserve"> and Technical Data</w:t>
      </w:r>
    </w:p>
    <w:p w14:paraId="15A597D8" w14:textId="77777777" w:rsidR="002B7D20" w:rsidRPr="005154D8" w:rsidRDefault="002B7D20" w:rsidP="009B0308">
      <w:pPr>
        <w:pStyle w:val="GuideMarginHead-ASDEFCON"/>
      </w:pPr>
      <w:r w:rsidRPr="005154D8">
        <w:rPr>
          <w:u w:val="single"/>
        </w:rPr>
        <w:t>Guidance</w:t>
      </w:r>
      <w:r w:rsidRPr="005154D8">
        <w:rPr>
          <w:rStyle w:val="MarginheadingChar"/>
        </w:rPr>
        <w:t>:</w:t>
      </w:r>
      <w:r w:rsidRPr="005154D8">
        <w:tab/>
        <w:t xml:space="preserve">Configuration Control aspects should be addressed in the CMP, or the </w:t>
      </w:r>
      <w:r w:rsidR="00FE73D2">
        <w:t>plan</w:t>
      </w:r>
      <w:r w:rsidR="00FE73D2" w:rsidRPr="005154D8">
        <w:t xml:space="preserve"> </w:t>
      </w:r>
      <w:r w:rsidRPr="005154D8">
        <w:t>detailing the CM requirements if rolled up into a higher</w:t>
      </w:r>
      <w:r w:rsidR="00C91CA5" w:rsidRPr="005154D8">
        <w:t>-</w:t>
      </w:r>
      <w:r w:rsidRPr="005154D8">
        <w:t xml:space="preserve">level </w:t>
      </w:r>
      <w:r w:rsidR="00FE73D2">
        <w:t>plan</w:t>
      </w:r>
      <w:r w:rsidRPr="005154D8">
        <w:t>.</w:t>
      </w:r>
    </w:p>
    <w:p w14:paraId="0CBEEDB2" w14:textId="5B5EF28C" w:rsidR="002B7D20" w:rsidRPr="005154D8" w:rsidRDefault="00C91CA5" w:rsidP="009B0308">
      <w:pPr>
        <w:pStyle w:val="GuideText-ASDEFCON"/>
      </w:pPr>
      <w:r w:rsidRPr="005154D8">
        <w:t>Under the template,</w:t>
      </w:r>
      <w:r w:rsidR="00CB1914" w:rsidRPr="005154D8">
        <w:t xml:space="preserve"> clauses </w:t>
      </w:r>
      <w:r w:rsidR="0002437F" w:rsidRPr="005154D8">
        <w:t>for the development of Major Changes</w:t>
      </w:r>
      <w:r w:rsidR="00CB1914" w:rsidRPr="005154D8">
        <w:t xml:space="preserve"> are contained in DSD-ENG-SERV </w:t>
      </w:r>
      <w:r w:rsidRPr="005154D8">
        <w:t xml:space="preserve">while the development of SWCPs is covered </w:t>
      </w:r>
      <w:r w:rsidR="008E5995">
        <w:t>in</w:t>
      </w:r>
      <w:r w:rsidR="008E5995" w:rsidRPr="005154D8">
        <w:t xml:space="preserve"> </w:t>
      </w:r>
      <w:r w:rsidRPr="005154D8">
        <w:t>DSD-ENG-SW</w:t>
      </w:r>
      <w:r w:rsidR="00CB1914" w:rsidRPr="005154D8">
        <w:t>.</w:t>
      </w:r>
      <w:r w:rsidRPr="005154D8">
        <w:t xml:space="preserve">  Depending upon </w:t>
      </w:r>
      <w:r w:rsidR="008E5995">
        <w:t>the</w:t>
      </w:r>
      <w:r w:rsidR="008E5995" w:rsidRPr="005154D8">
        <w:t xml:space="preserve"> </w:t>
      </w:r>
      <w:r w:rsidRPr="005154D8">
        <w:t>DSDs selected</w:t>
      </w:r>
      <w:r w:rsidR="008E5995">
        <w:t>,</w:t>
      </w:r>
      <w:r w:rsidRPr="005154D8">
        <w:t xml:space="preserve"> and </w:t>
      </w:r>
      <w:r w:rsidR="00FE73D2">
        <w:t>how they are tailored</w:t>
      </w:r>
      <w:r w:rsidRPr="005154D8">
        <w:t xml:space="preserve">, drafters </w:t>
      </w:r>
      <w:r w:rsidR="008E5995">
        <w:t>may</w:t>
      </w:r>
      <w:r w:rsidR="008E5995" w:rsidRPr="005154D8">
        <w:t xml:space="preserve"> </w:t>
      </w:r>
      <w:r w:rsidRPr="005154D8">
        <w:t xml:space="preserve">need to amend </w:t>
      </w:r>
      <w:r w:rsidR="005A770E">
        <w:t xml:space="preserve">the </w:t>
      </w:r>
      <w:r w:rsidRPr="005154D8">
        <w:t>clause</w:t>
      </w:r>
      <w:r w:rsidR="005A770E">
        <w:t>s under clause</w:t>
      </w:r>
      <w:r w:rsidRPr="005154D8">
        <w:t xml:space="preserve"> </w:t>
      </w:r>
      <w:r w:rsidR="005A770E">
        <w:fldChar w:fldCharType="begin"/>
      </w:r>
      <w:r w:rsidR="005A770E">
        <w:instrText xml:space="preserve"> REF _Ref197932614 \r \h </w:instrText>
      </w:r>
      <w:r w:rsidR="005A770E">
        <w:fldChar w:fldCharType="separate"/>
      </w:r>
      <w:r w:rsidR="004A2D42">
        <w:t>6.2.5.1</w:t>
      </w:r>
      <w:r w:rsidR="005A770E">
        <w:fldChar w:fldCharType="end"/>
      </w:r>
      <w:r w:rsidRPr="005154D8">
        <w:fldChar w:fldCharType="begin"/>
      </w:r>
      <w:r w:rsidRPr="005154D8">
        <w:instrText xml:space="preserve"> REF _Ref32209714 \r \h </w:instrText>
      </w:r>
      <w:r w:rsidR="00115E97" w:rsidRPr="005154D8">
        <w:instrText xml:space="preserve"> \* MERGEFORMAT </w:instrText>
      </w:r>
      <w:r w:rsidRPr="005154D8">
        <w:fldChar w:fldCharType="separate"/>
      </w:r>
      <w:r w:rsidR="004A2D42">
        <w:t>6.2.5.1.2</w:t>
      </w:r>
      <w:r w:rsidRPr="005154D8">
        <w:fldChar w:fldCharType="end"/>
      </w:r>
      <w:r w:rsidRPr="005154D8">
        <w:t>.</w:t>
      </w:r>
    </w:p>
    <w:p w14:paraId="13B1904C" w14:textId="5F8D114B" w:rsidR="00632278" w:rsidRDefault="00632278" w:rsidP="009B0308">
      <w:pPr>
        <w:pStyle w:val="GuideText-ASDEFCON"/>
      </w:pPr>
      <w:r w:rsidRPr="005154D8">
        <w:t xml:space="preserve">Drafters should consider whether or not the Contractor will be required to participate in </w:t>
      </w:r>
      <w:r w:rsidR="005A770E">
        <w:t xml:space="preserve">Commonwealth-conducted </w:t>
      </w:r>
      <w:r w:rsidRPr="005154D8">
        <w:t xml:space="preserve">Configuration Control Boards (CCBs).  If participation is required, drafters should </w:t>
      </w:r>
      <w:r w:rsidR="005A770E">
        <w:t>include</w:t>
      </w:r>
      <w:r w:rsidRPr="005154D8">
        <w:t xml:space="preserve"> clause</w:t>
      </w:r>
      <w:r w:rsidR="005A770E">
        <w:t xml:space="preserve"> </w:t>
      </w:r>
      <w:r w:rsidR="005A770E">
        <w:fldChar w:fldCharType="begin"/>
      </w:r>
      <w:r w:rsidR="005A770E">
        <w:instrText xml:space="preserve"> REF _Ref197932667 \r \h </w:instrText>
      </w:r>
      <w:r w:rsidR="005A770E">
        <w:fldChar w:fldCharType="separate"/>
      </w:r>
      <w:r w:rsidR="004A2D42">
        <w:t>6.2.5.2</w:t>
      </w:r>
      <w:r w:rsidR="005A770E">
        <w:fldChar w:fldCharType="end"/>
      </w:r>
      <w:r w:rsidRPr="005154D8">
        <w:t xml:space="preserve"> to </w:t>
      </w:r>
      <w:r w:rsidR="008E5995">
        <w:t>describe those requirements,</w:t>
      </w:r>
      <w:r w:rsidR="00983C43">
        <w:t xml:space="preserve"> and tailor as required (eg, for the number of expected CCBs per year)</w:t>
      </w:r>
      <w:r w:rsidRPr="005154D8">
        <w:t>.</w:t>
      </w:r>
      <w:r w:rsidR="00983C43">
        <w:t xml:space="preserve">  If not required, the clauses under the heading can be replaced with a single ‘Not used’.</w:t>
      </w:r>
    </w:p>
    <w:p w14:paraId="6092C56F" w14:textId="31504B21" w:rsidR="00155B40" w:rsidRPr="005154D8" w:rsidRDefault="00155B40" w:rsidP="009B0308">
      <w:pPr>
        <w:pStyle w:val="GuideText-ASDEFCON"/>
      </w:pPr>
      <w:r>
        <w:t>An optional clause is included below for when the Commonwealth would want to be an observer at CCB conducted by the Contractor.  This clause may be applied in those limited situations where the Contractor has full authority over the configuration of the system and the Commonwealth is a stakeholder at these CCBs.</w:t>
      </w:r>
    </w:p>
    <w:p w14:paraId="1DF963CA" w14:textId="575DA607" w:rsidR="00D10706" w:rsidRPr="005154D8" w:rsidRDefault="00D10706" w:rsidP="009B0308">
      <w:pPr>
        <w:pStyle w:val="GuideText-ASDEFCON"/>
      </w:pPr>
      <w:r w:rsidRPr="005154D8">
        <w:t xml:space="preserve">Configuration Control must be applied to </w:t>
      </w:r>
      <w:r w:rsidR="008165F7" w:rsidRPr="005154D8">
        <w:t xml:space="preserve">any </w:t>
      </w:r>
      <w:r w:rsidRPr="005154D8">
        <w:t xml:space="preserve">Deviations </w:t>
      </w:r>
      <w:r w:rsidR="00867718">
        <w:t xml:space="preserve">(variances) </w:t>
      </w:r>
      <w:r w:rsidRPr="005154D8">
        <w:t xml:space="preserve">to </w:t>
      </w:r>
      <w:r w:rsidR="005E66B4" w:rsidRPr="005154D8">
        <w:t xml:space="preserve">the </w:t>
      </w:r>
      <w:r w:rsidRPr="005154D8">
        <w:t>Baseline(s)</w:t>
      </w:r>
      <w:r w:rsidR="008165F7" w:rsidRPr="005154D8">
        <w:t xml:space="preserve"> for the Products </w:t>
      </w:r>
      <w:r w:rsidR="009006ED" w:rsidRPr="005154D8">
        <w:t>B</w:t>
      </w:r>
      <w:r w:rsidR="008165F7" w:rsidRPr="005154D8">
        <w:t xml:space="preserve">eing </w:t>
      </w:r>
      <w:r w:rsidR="009006ED" w:rsidRPr="005154D8">
        <w:t>S</w:t>
      </w:r>
      <w:r w:rsidR="008165F7" w:rsidRPr="005154D8">
        <w:t>upported</w:t>
      </w:r>
      <w:r w:rsidRPr="005154D8">
        <w:t xml:space="preserve">.  </w:t>
      </w:r>
      <w:r w:rsidR="0067530D" w:rsidRPr="005154D8">
        <w:t xml:space="preserve">Deviations are managed as a Quality process </w:t>
      </w:r>
      <w:r w:rsidR="00102691">
        <w:t>required by</w:t>
      </w:r>
      <w:r w:rsidR="0067530D" w:rsidRPr="005154D8">
        <w:t xml:space="preserve"> the SOW</w:t>
      </w:r>
      <w:r w:rsidR="00F145EF">
        <w:t xml:space="preserve"> </w:t>
      </w:r>
      <w:r w:rsidR="00102691">
        <w:t>(a</w:t>
      </w:r>
      <w:r w:rsidR="00983C43">
        <w:t>s</w:t>
      </w:r>
      <w:r w:rsidR="00102691">
        <w:t xml:space="preserve"> </w:t>
      </w:r>
      <w:r w:rsidR="00F145EF">
        <w:t>Deviation</w:t>
      </w:r>
      <w:r w:rsidR="00983C43">
        <w:t>s</w:t>
      </w:r>
      <w:r w:rsidR="00102691">
        <w:t xml:space="preserve"> appl</w:t>
      </w:r>
      <w:r w:rsidR="00983C43">
        <w:t>y</w:t>
      </w:r>
      <w:r w:rsidR="00F145EF">
        <w:t xml:space="preserve"> to </w:t>
      </w:r>
      <w:r w:rsidR="00983C43">
        <w:t>both</w:t>
      </w:r>
      <w:r w:rsidR="00F145EF">
        <w:t xml:space="preserve"> non-standard process</w:t>
      </w:r>
      <w:r w:rsidR="00983C43">
        <w:t>es</w:t>
      </w:r>
      <w:r w:rsidR="00F145EF">
        <w:t xml:space="preserve"> </w:t>
      </w:r>
      <w:r w:rsidR="00983C43">
        <w:t>and</w:t>
      </w:r>
      <w:r w:rsidR="00F145EF">
        <w:t xml:space="preserve"> product variance</w:t>
      </w:r>
      <w:r w:rsidR="00102691">
        <w:t>s)</w:t>
      </w:r>
      <w:r w:rsidR="0067530D" w:rsidRPr="005154D8">
        <w:t>.  Accordingly, this DSD refers to clause 11.4 of the SOW for the management of Deviations</w:t>
      </w:r>
      <w:r w:rsidR="00983C43">
        <w:t>, and th</w:t>
      </w:r>
      <w:r w:rsidR="00AD237B">
        <w:t>at</w:t>
      </w:r>
      <w:r w:rsidR="00983C43">
        <w:t xml:space="preserve"> clause should be checked for consistency</w:t>
      </w:r>
      <w:r w:rsidR="0067530D" w:rsidRPr="005154D8">
        <w:t>.</w:t>
      </w:r>
    </w:p>
    <w:p w14:paraId="03760E5C" w14:textId="77777777" w:rsidR="002B7D20" w:rsidRPr="005154D8" w:rsidRDefault="002B7D20" w:rsidP="009B0308">
      <w:pPr>
        <w:pStyle w:val="GuideMarginHead-ASDEFCON"/>
      </w:pPr>
      <w:r w:rsidRPr="00F276CA">
        <w:rPr>
          <w:u w:val="single"/>
        </w:rPr>
        <w:t>Related Clauses/Documents</w:t>
      </w:r>
      <w:r w:rsidRPr="005154D8">
        <w:t>:</w:t>
      </w:r>
    </w:p>
    <w:p w14:paraId="631187F5" w14:textId="3EB73701" w:rsidR="00D10706" w:rsidRPr="005154D8" w:rsidRDefault="00D10706" w:rsidP="009B0308">
      <w:pPr>
        <w:pStyle w:val="GuideText-ASDEFCON"/>
      </w:pPr>
      <w:r w:rsidRPr="005154D8">
        <w:t>SOW clause 11.4, Non-Conforming Services</w:t>
      </w:r>
    </w:p>
    <w:p w14:paraId="3299A61C" w14:textId="77777777" w:rsidR="002B7D20" w:rsidRPr="005154D8" w:rsidRDefault="002B7D20" w:rsidP="009B0308">
      <w:pPr>
        <w:pStyle w:val="GuideText-ASDEFCON"/>
      </w:pPr>
      <w:r w:rsidRPr="005154D8">
        <w:t>DID-ENG-CMP</w:t>
      </w:r>
      <w:r w:rsidR="00EC2907" w:rsidRPr="005154D8">
        <w:t>,</w:t>
      </w:r>
      <w:r w:rsidRPr="005154D8">
        <w:t xml:space="preserve"> DID-ENG-CEMP</w:t>
      </w:r>
      <w:r w:rsidR="00EC2907" w:rsidRPr="005154D8">
        <w:t xml:space="preserve"> and DID-SSM-SSMP</w:t>
      </w:r>
    </w:p>
    <w:p w14:paraId="4B864D6C" w14:textId="77777777" w:rsidR="00664E5F" w:rsidRPr="005154D8" w:rsidRDefault="00664E5F" w:rsidP="009B0308">
      <w:pPr>
        <w:pStyle w:val="GuideText-ASDEFCON"/>
      </w:pPr>
      <w:r w:rsidRPr="005154D8">
        <w:t>DSD-ENG-SERV</w:t>
      </w:r>
    </w:p>
    <w:p w14:paraId="7A550C7C" w14:textId="77777777" w:rsidR="00EC2907" w:rsidRPr="005154D8" w:rsidRDefault="00EC2907" w:rsidP="009B0308">
      <w:pPr>
        <w:pStyle w:val="GuideText-ASDEFCON"/>
      </w:pPr>
      <w:r w:rsidRPr="005154D8">
        <w:t>There may also be a SEMP</w:t>
      </w:r>
      <w:r w:rsidR="00D10706" w:rsidRPr="005154D8">
        <w:t xml:space="preserve"> and / or </w:t>
      </w:r>
      <w:r w:rsidR="000D6550">
        <w:t xml:space="preserve">a </w:t>
      </w:r>
      <w:r w:rsidR="00D10706" w:rsidRPr="005154D8">
        <w:t>SWMP</w:t>
      </w:r>
      <w:r w:rsidR="000D6550">
        <w:t xml:space="preserve"> to</w:t>
      </w:r>
      <w:r w:rsidRPr="005154D8">
        <w:t xml:space="preserve"> govern the Contractor’s engineering development activities for </w:t>
      </w:r>
      <w:r w:rsidR="006D6709" w:rsidRPr="005154D8">
        <w:t>Major C</w:t>
      </w:r>
      <w:r w:rsidRPr="005154D8">
        <w:t xml:space="preserve">hanges </w:t>
      </w:r>
      <w:r w:rsidR="00D10706" w:rsidRPr="005154D8">
        <w:t xml:space="preserve">to hardware and </w:t>
      </w:r>
      <w:r w:rsidR="00783691" w:rsidRPr="005154D8">
        <w:t>Software</w:t>
      </w:r>
      <w:r w:rsidRPr="005154D8">
        <w:t>.</w:t>
      </w:r>
    </w:p>
    <w:p w14:paraId="52ECA244" w14:textId="4DB4C530" w:rsidR="005A770E" w:rsidRDefault="002B7D20" w:rsidP="009B0308">
      <w:pPr>
        <w:pStyle w:val="GuideMarginHead-ASDEFCON"/>
      </w:pPr>
      <w:r w:rsidRPr="00F276CA">
        <w:rPr>
          <w:u w:val="single"/>
        </w:rPr>
        <w:t>Optional Clauses</w:t>
      </w:r>
      <w:r w:rsidRPr="005154D8">
        <w:t>:</w:t>
      </w:r>
      <w:r w:rsidRPr="005154D8">
        <w:tab/>
      </w:r>
    </w:p>
    <w:p w14:paraId="2AFDA199" w14:textId="6338D2C1" w:rsidR="00155B40" w:rsidRDefault="00155B40" w:rsidP="00DD5DD0">
      <w:pPr>
        <w:pStyle w:val="NoteToDrafters-ASDEFCON"/>
      </w:pPr>
      <w:r>
        <w:t xml:space="preserve">Note to drafters: The following optional clause may be added after clause </w:t>
      </w:r>
      <w:r>
        <w:fldChar w:fldCharType="begin"/>
      </w:r>
      <w:r>
        <w:instrText xml:space="preserve"> REF _Ref197932667 \r \h </w:instrText>
      </w:r>
      <w:r>
        <w:fldChar w:fldCharType="separate"/>
      </w:r>
      <w:r w:rsidR="004A2D42">
        <w:t>6.2.5.2</w:t>
      </w:r>
      <w:r>
        <w:fldChar w:fldCharType="end"/>
      </w:r>
      <w:r>
        <w:t xml:space="preserve"> if required.</w:t>
      </w:r>
      <w:r w:rsidR="00160C4B">
        <w:t xml:space="preserve">   Clause numbering should update automatically.</w:t>
      </w:r>
    </w:p>
    <w:p w14:paraId="327987F5" w14:textId="77777777" w:rsidR="007623D3" w:rsidRDefault="007623D3" w:rsidP="007623D3">
      <w:pPr>
        <w:pStyle w:val="SOWHL3-ASDEFCON"/>
        <w:numPr>
          <w:ilvl w:val="2"/>
          <w:numId w:val="56"/>
        </w:numPr>
        <w:rPr>
          <w:szCs w:val="20"/>
        </w:rPr>
      </w:pPr>
      <w:r>
        <w:t>Contractor-conducted CCBs</w:t>
      </w:r>
    </w:p>
    <w:p w14:paraId="7B6199BE" w14:textId="77777777" w:rsidR="007623D3" w:rsidRDefault="007623D3" w:rsidP="007623D3">
      <w:pPr>
        <w:pStyle w:val="SOWTL4-ASDEFCON"/>
        <w:numPr>
          <w:ilvl w:val="3"/>
          <w:numId w:val="56"/>
        </w:numPr>
      </w:pPr>
      <w:r>
        <w:t>The Contractor shall conduct CCBs as required in accordance with the Approved CMP.</w:t>
      </w:r>
    </w:p>
    <w:p w14:paraId="6A5402C2" w14:textId="77777777" w:rsidR="007623D3" w:rsidRDefault="007623D3" w:rsidP="007623D3">
      <w:pPr>
        <w:pStyle w:val="SOWTL4-ASDEFCON"/>
        <w:numPr>
          <w:ilvl w:val="3"/>
          <w:numId w:val="56"/>
        </w:numPr>
      </w:pPr>
      <w:r>
        <w:t>The Contractor shall invite the Commonwealth Representative to attend all Contractor-conducted system-level and subsystem-level CCBs.</w:t>
      </w:r>
    </w:p>
    <w:p w14:paraId="33FACCAE" w14:textId="30B794AA" w:rsidR="007623D3" w:rsidRDefault="007623D3" w:rsidP="007623D3">
      <w:pPr>
        <w:pStyle w:val="SOWTL4-ASDEFCON"/>
        <w:numPr>
          <w:ilvl w:val="3"/>
          <w:numId w:val="56"/>
        </w:numPr>
      </w:pPr>
      <w:r>
        <w:t>The Contractor shall conduct the preparation, notice and follow-up to the Contractor-conducted CCB as an ad hoc meeting in accordance with clause 3.4.6.</w:t>
      </w:r>
      <w:r w:rsidR="002C34C1">
        <w:t xml:space="preserve"> of the SOW.</w:t>
      </w:r>
    </w:p>
    <w:p w14:paraId="2BCCF299" w14:textId="681781FD" w:rsidR="002B7D20" w:rsidRDefault="007623D3" w:rsidP="00160C4B">
      <w:pPr>
        <w:pStyle w:val="SOWTL4-ASDEFCON"/>
        <w:numPr>
          <w:ilvl w:val="3"/>
          <w:numId w:val="56"/>
        </w:numPr>
      </w:pPr>
      <w:r>
        <w:t>The Contractor shall, upon request, make all supporting data for the Contractor-conducted CCBs available to the Commonwealth Representative within five Working Days of the request.</w:t>
      </w:r>
    </w:p>
    <w:bookmarkStart w:id="4" w:name="_Toc32915561"/>
    <w:p w14:paraId="7083B3AB" w14:textId="3711A07E" w:rsidR="002B7D20" w:rsidRPr="005154D8" w:rsidRDefault="009D0A3A" w:rsidP="00A861C4">
      <w:pPr>
        <w:pStyle w:val="heading"/>
      </w:pPr>
      <w:r w:rsidRPr="005154D8">
        <w:fldChar w:fldCharType="begin"/>
      </w:r>
      <w:r w:rsidRPr="005154D8">
        <w:instrText xml:space="preserve"> REF _Ref292010073 \r \h </w:instrText>
      </w:r>
      <w:r w:rsidRPr="005154D8">
        <w:fldChar w:fldCharType="separate"/>
      </w:r>
      <w:r w:rsidR="004A2D42">
        <w:t>6.2.6</w:t>
      </w:r>
      <w:r w:rsidRPr="005154D8">
        <w:fldChar w:fldCharType="end"/>
      </w:r>
      <w:r w:rsidR="00A861C4" w:rsidRPr="005154D8">
        <w:tab/>
      </w:r>
      <w:r w:rsidR="002B7D20" w:rsidRPr="005154D8">
        <w:t>Configuration Status Accounting</w:t>
      </w:r>
      <w:bookmarkEnd w:id="4"/>
    </w:p>
    <w:p w14:paraId="07908A08" w14:textId="77777777" w:rsidR="002B7D20" w:rsidRPr="005154D8" w:rsidRDefault="002B7D20" w:rsidP="009B0308">
      <w:pPr>
        <w:pStyle w:val="GuideMarginHead-ASDEFCON"/>
      </w:pPr>
      <w:r w:rsidRPr="005154D8">
        <w:rPr>
          <w:u w:val="single"/>
        </w:rPr>
        <w:t>Status</w:t>
      </w:r>
      <w:r w:rsidRPr="005154D8">
        <w:rPr>
          <w:rStyle w:val="MarginheadingChar"/>
        </w:rPr>
        <w:t>:</w:t>
      </w:r>
      <w:r w:rsidRPr="005154D8">
        <w:tab/>
        <w:t>Core</w:t>
      </w:r>
    </w:p>
    <w:p w14:paraId="4F0BFF64" w14:textId="77777777" w:rsidR="002B7D20" w:rsidRPr="005154D8" w:rsidRDefault="002B7D20" w:rsidP="009B0308">
      <w:pPr>
        <w:pStyle w:val="GuideMarginHead-ASDEFCON"/>
      </w:pPr>
      <w:r w:rsidRPr="005154D8">
        <w:rPr>
          <w:u w:val="single"/>
        </w:rPr>
        <w:t>Purpose</w:t>
      </w:r>
      <w:r w:rsidRPr="005154D8">
        <w:rPr>
          <w:rStyle w:val="MarginheadingChar"/>
        </w:rPr>
        <w:t>:</w:t>
      </w:r>
      <w:r w:rsidRPr="005154D8">
        <w:tab/>
        <w:t>To identify the</w:t>
      </w:r>
      <w:r w:rsidR="004A5E51" w:rsidRPr="005154D8">
        <w:t xml:space="preserve"> Configuration Status Accounting</w:t>
      </w:r>
      <w:r w:rsidRPr="005154D8">
        <w:t xml:space="preserve"> </w:t>
      </w:r>
      <w:r w:rsidR="004A5E51" w:rsidRPr="005154D8">
        <w:t>(</w:t>
      </w:r>
      <w:r w:rsidRPr="005154D8">
        <w:t>CSA</w:t>
      </w:r>
      <w:r w:rsidR="004A5E51" w:rsidRPr="005154D8">
        <w:t>)</w:t>
      </w:r>
      <w:r w:rsidRPr="005154D8">
        <w:t xml:space="preserve"> processes to be performed by the Contractor.</w:t>
      </w:r>
    </w:p>
    <w:p w14:paraId="1A5178CC" w14:textId="5C3AD0FB" w:rsidR="002B7D20" w:rsidRPr="005154D8" w:rsidRDefault="002B7D20" w:rsidP="009B0308">
      <w:pPr>
        <w:pStyle w:val="GuideMarginHead-ASDEFCON"/>
      </w:pPr>
      <w:r w:rsidRPr="005154D8">
        <w:rPr>
          <w:u w:val="single"/>
        </w:rPr>
        <w:t>Policy</w:t>
      </w:r>
      <w:r w:rsidRPr="005154D8">
        <w:rPr>
          <w:rStyle w:val="MarginheadingChar"/>
        </w:rPr>
        <w:t>:</w:t>
      </w:r>
      <w:r w:rsidRPr="005154D8">
        <w:tab/>
      </w:r>
      <w:r w:rsidR="00D53430">
        <w:t>EMM</w:t>
      </w:r>
      <w:r w:rsidR="008D1A29" w:rsidRPr="005154D8">
        <w:t xml:space="preserve"> </w:t>
      </w:r>
      <w:r w:rsidR="006743AB" w:rsidRPr="005154D8">
        <w:t xml:space="preserve">Chapter </w:t>
      </w:r>
      <w:r w:rsidR="00D53430">
        <w:t>2</w:t>
      </w:r>
      <w:r w:rsidR="008D1A29" w:rsidRPr="005154D8">
        <w:t xml:space="preserve">, </w:t>
      </w:r>
      <w:r w:rsidRPr="006F2AB7">
        <w:rPr>
          <w:i/>
        </w:rPr>
        <w:t>Configuration Management</w:t>
      </w:r>
      <w:r w:rsidR="00D53430">
        <w:rPr>
          <w:i/>
        </w:rPr>
        <w:t xml:space="preserve"> and Technical Data</w:t>
      </w:r>
    </w:p>
    <w:p w14:paraId="4293D8F1" w14:textId="00B5F840" w:rsidR="0067530D" w:rsidRPr="005154D8" w:rsidRDefault="002B7D20" w:rsidP="009B0308">
      <w:pPr>
        <w:pStyle w:val="GuideMarginHead-ASDEFCON"/>
      </w:pPr>
      <w:r w:rsidRPr="005154D8">
        <w:rPr>
          <w:u w:val="single"/>
        </w:rPr>
        <w:t>Guidance</w:t>
      </w:r>
      <w:r w:rsidRPr="005154D8">
        <w:rPr>
          <w:rStyle w:val="MarginheadingChar"/>
        </w:rPr>
        <w:t>:</w:t>
      </w:r>
      <w:r w:rsidRPr="005154D8">
        <w:tab/>
        <w:t xml:space="preserve">Depending on the support strategy adopted, </w:t>
      </w:r>
      <w:r w:rsidR="0067530D" w:rsidRPr="005154D8">
        <w:t xml:space="preserve">access to a Defence </w:t>
      </w:r>
      <w:r w:rsidRPr="005154D8">
        <w:t xml:space="preserve">CSA system may </w:t>
      </w:r>
      <w:r w:rsidR="0067530D" w:rsidRPr="005154D8">
        <w:t xml:space="preserve">be provided, or </w:t>
      </w:r>
      <w:r w:rsidR="006C5FAC">
        <w:t xml:space="preserve">CSA reports or </w:t>
      </w:r>
      <w:r w:rsidR="0067530D" w:rsidRPr="005154D8">
        <w:t xml:space="preserve">CSA data may </w:t>
      </w:r>
      <w:r w:rsidRPr="005154D8">
        <w:t xml:space="preserve">be </w:t>
      </w:r>
      <w:r w:rsidR="00D64568">
        <w:t>required</w:t>
      </w:r>
      <w:r w:rsidR="00D64568" w:rsidRPr="005154D8">
        <w:t xml:space="preserve"> </w:t>
      </w:r>
      <w:r w:rsidRPr="005154D8">
        <w:t>as deliverable</w:t>
      </w:r>
      <w:r w:rsidR="006C5FAC">
        <w:t>s</w:t>
      </w:r>
      <w:r w:rsidR="00D64568">
        <w:t>.  In</w:t>
      </w:r>
      <w:r w:rsidR="006C5FAC">
        <w:t xml:space="preserve"> some </w:t>
      </w:r>
      <w:r w:rsidR="00D64568">
        <w:t xml:space="preserve">cases, a </w:t>
      </w:r>
      <w:r w:rsidR="006C5FAC">
        <w:t xml:space="preserve">combination of these </w:t>
      </w:r>
      <w:r w:rsidR="00D64568">
        <w:t xml:space="preserve">activities </w:t>
      </w:r>
      <w:r w:rsidR="006C5FAC">
        <w:t>may apply</w:t>
      </w:r>
      <w:r w:rsidRPr="005154D8">
        <w:t xml:space="preserve">.  </w:t>
      </w:r>
      <w:r w:rsidR="0067530D" w:rsidRPr="005154D8">
        <w:t xml:space="preserve">Accordingly, a number of optional clauses are included to </w:t>
      </w:r>
      <w:r w:rsidR="00104219">
        <w:t>suit</w:t>
      </w:r>
      <w:r w:rsidR="00104219" w:rsidRPr="005154D8">
        <w:t xml:space="preserve"> </w:t>
      </w:r>
      <w:r w:rsidR="0067530D" w:rsidRPr="005154D8">
        <w:t>a range of possibilities.</w:t>
      </w:r>
    </w:p>
    <w:p w14:paraId="5261A06D" w14:textId="666D3AFE" w:rsidR="002B7D20" w:rsidRPr="005154D8" w:rsidRDefault="00D64568" w:rsidP="009B0308">
      <w:pPr>
        <w:pStyle w:val="GuideText-ASDEFCON"/>
      </w:pPr>
      <w:r>
        <w:t>T</w:t>
      </w:r>
      <w:r w:rsidR="00B33A82">
        <w:t xml:space="preserve">he </w:t>
      </w:r>
      <w:r w:rsidR="002B7D20" w:rsidRPr="005154D8">
        <w:t xml:space="preserve">CSA </w:t>
      </w:r>
      <w:r w:rsidR="00B33A82">
        <w:t xml:space="preserve">system </w:t>
      </w:r>
      <w:r w:rsidR="002B7D20" w:rsidRPr="005154D8">
        <w:t xml:space="preserve">should be addressed in the CMP or </w:t>
      </w:r>
      <w:r w:rsidR="00B33A82">
        <w:t>an</w:t>
      </w:r>
      <w:r w:rsidR="002A2EB9" w:rsidRPr="005154D8">
        <w:t>o</w:t>
      </w:r>
      <w:r w:rsidR="002B7D20" w:rsidRPr="005154D8">
        <w:t>the</w:t>
      </w:r>
      <w:r w:rsidR="002A2EB9" w:rsidRPr="005154D8">
        <w:t>r plan</w:t>
      </w:r>
      <w:r w:rsidR="00254B6D">
        <w:t xml:space="preserve"> identified in clause </w:t>
      </w:r>
      <w:r w:rsidR="00254B6D">
        <w:fldChar w:fldCharType="begin"/>
      </w:r>
      <w:r w:rsidR="00254B6D">
        <w:instrText xml:space="preserve"> REF _Ref232495256 \r \h </w:instrText>
      </w:r>
      <w:r w:rsidR="00254B6D">
        <w:fldChar w:fldCharType="separate"/>
      </w:r>
      <w:r w:rsidR="004A2D42">
        <w:t>6.2.1</w:t>
      </w:r>
      <w:r w:rsidR="00254B6D">
        <w:fldChar w:fldCharType="end"/>
      </w:r>
      <w:r w:rsidR="002B7D20" w:rsidRPr="005154D8">
        <w:t>.</w:t>
      </w:r>
      <w:r w:rsidR="002A2EB9" w:rsidRPr="005154D8">
        <w:t xml:space="preserve">  </w:t>
      </w:r>
      <w:r w:rsidR="0032693C" w:rsidRPr="005154D8">
        <w:t>D</w:t>
      </w:r>
      <w:r w:rsidR="002A2EB9" w:rsidRPr="005154D8">
        <w:t>rafter</w:t>
      </w:r>
      <w:r w:rsidR="0032693C" w:rsidRPr="005154D8">
        <w:t>s</w:t>
      </w:r>
      <w:r w:rsidR="002A2EB9" w:rsidRPr="005154D8">
        <w:t xml:space="preserve"> should insert the</w:t>
      </w:r>
      <w:r w:rsidR="00A81F3B" w:rsidRPr="005154D8">
        <w:t xml:space="preserve"> name of th</w:t>
      </w:r>
      <w:r w:rsidR="00B33A82">
        <w:t>e</w:t>
      </w:r>
      <w:r w:rsidR="002A2EB9" w:rsidRPr="005154D8">
        <w:t xml:space="preserve"> governing plan in clause </w:t>
      </w:r>
      <w:r w:rsidR="002A2EB9" w:rsidRPr="005154D8">
        <w:fldChar w:fldCharType="begin"/>
      </w:r>
      <w:r w:rsidR="002A2EB9" w:rsidRPr="005154D8">
        <w:instrText xml:space="preserve"> REF _Ref291084219 \r \h </w:instrText>
      </w:r>
      <w:r w:rsidR="00115E97" w:rsidRPr="005154D8">
        <w:instrText xml:space="preserve"> \* MERGEFORMAT </w:instrText>
      </w:r>
      <w:r w:rsidR="002A2EB9" w:rsidRPr="005154D8">
        <w:fldChar w:fldCharType="separate"/>
      </w:r>
      <w:r w:rsidR="004A2D42">
        <w:t>6.2.6.1</w:t>
      </w:r>
      <w:r w:rsidR="002A2EB9" w:rsidRPr="005154D8">
        <w:fldChar w:fldCharType="end"/>
      </w:r>
      <w:r w:rsidR="002A2EB9" w:rsidRPr="005154D8">
        <w:t>.</w:t>
      </w:r>
    </w:p>
    <w:p w14:paraId="065452F6" w14:textId="50E4B389" w:rsidR="002A2EB9" w:rsidRPr="005154D8" w:rsidRDefault="002A2EB9" w:rsidP="009B0308">
      <w:pPr>
        <w:pStyle w:val="GuideText-ASDEFCON"/>
      </w:pPr>
      <w:r w:rsidRPr="005154D8">
        <w:t xml:space="preserve">The </w:t>
      </w:r>
      <w:r w:rsidR="00B33A82">
        <w:t>template includes three</w:t>
      </w:r>
      <w:r w:rsidRPr="005154D8">
        <w:t xml:space="preserve"> options </w:t>
      </w:r>
      <w:r w:rsidR="00B33A82">
        <w:t>for CSA systems</w:t>
      </w:r>
      <w:r w:rsidRPr="005154D8">
        <w:t>:</w:t>
      </w:r>
    </w:p>
    <w:p w14:paraId="6BFF6747" w14:textId="70C86C94" w:rsidR="002A2EB9" w:rsidRPr="005154D8" w:rsidRDefault="002A2EB9" w:rsidP="009B0308">
      <w:pPr>
        <w:pStyle w:val="GuideSublistLv1-ASDEFCON"/>
      </w:pPr>
      <w:r w:rsidRPr="005154D8">
        <w:t xml:space="preserve">Option A: the Contractor will be provided </w:t>
      </w:r>
      <w:r w:rsidR="00A81F3B" w:rsidRPr="005154D8">
        <w:t xml:space="preserve">with </w:t>
      </w:r>
      <w:r w:rsidRPr="005154D8">
        <w:t>access to a Defence CSA system</w:t>
      </w:r>
      <w:r w:rsidR="00A81F3B" w:rsidRPr="005154D8">
        <w:t xml:space="preserve">, either as </w:t>
      </w:r>
      <w:r w:rsidR="00B33A82">
        <w:t xml:space="preserve">an </w:t>
      </w:r>
      <w:r w:rsidR="00A81F3B" w:rsidRPr="005154D8">
        <w:t>exclusive or</w:t>
      </w:r>
      <w:r w:rsidR="00B33A82">
        <w:t xml:space="preserve"> a</w:t>
      </w:r>
      <w:r w:rsidR="00A81F3B" w:rsidRPr="005154D8">
        <w:t xml:space="preserve"> shared </w:t>
      </w:r>
      <w:r w:rsidR="00B33A82">
        <w:t>resource</w:t>
      </w:r>
      <w:r w:rsidRPr="005154D8">
        <w:t>;</w:t>
      </w:r>
    </w:p>
    <w:p w14:paraId="402A0CAC" w14:textId="53FA537D" w:rsidR="002A2EB9" w:rsidRPr="005154D8" w:rsidRDefault="002A2EB9" w:rsidP="009B0308">
      <w:pPr>
        <w:pStyle w:val="GuideSublistLv1-ASDEFCON"/>
      </w:pPr>
      <w:r w:rsidRPr="005154D8">
        <w:t xml:space="preserve">Option B: the Contractor is required to have their own CSA system and </w:t>
      </w:r>
      <w:r w:rsidR="00B33A82">
        <w:t>deliver</w:t>
      </w:r>
      <w:r w:rsidR="00B33A82" w:rsidRPr="005154D8">
        <w:t xml:space="preserve"> </w:t>
      </w:r>
      <w:r w:rsidRPr="005154D8">
        <w:t xml:space="preserve">CSA reports </w:t>
      </w:r>
      <w:r w:rsidR="001140EB">
        <w:t xml:space="preserve">(CSARs) </w:t>
      </w:r>
      <w:r w:rsidRPr="005154D8">
        <w:t>to Defence; and</w:t>
      </w:r>
    </w:p>
    <w:p w14:paraId="28350252" w14:textId="693854C7" w:rsidR="002A2EB9" w:rsidRPr="005154D8" w:rsidRDefault="002A2EB9" w:rsidP="009B0308">
      <w:pPr>
        <w:pStyle w:val="GuideSublistLv1-ASDEFCON"/>
      </w:pPr>
      <w:r w:rsidRPr="005154D8">
        <w:t xml:space="preserve">Option C: the Contractor is to </w:t>
      </w:r>
      <w:r w:rsidR="00D64568">
        <w:t>deliver</w:t>
      </w:r>
      <w:r w:rsidR="00D64568" w:rsidRPr="005154D8">
        <w:t xml:space="preserve"> </w:t>
      </w:r>
      <w:r w:rsidRPr="005154D8">
        <w:t>CM data</w:t>
      </w:r>
      <w:r w:rsidR="008E375B">
        <w:t>,</w:t>
      </w:r>
      <w:r w:rsidRPr="005154D8">
        <w:t xml:space="preserve"> </w:t>
      </w:r>
      <w:r w:rsidR="008E375B">
        <w:t xml:space="preserve">in an agreed </w:t>
      </w:r>
      <w:r w:rsidR="00B33A82">
        <w:t xml:space="preserve">data </w:t>
      </w:r>
      <w:r w:rsidR="008E375B">
        <w:t xml:space="preserve">exchange format, </w:t>
      </w:r>
      <w:r w:rsidRPr="005154D8">
        <w:t>for incorporation into CSA system</w:t>
      </w:r>
      <w:r w:rsidR="005B0633">
        <w:t>s</w:t>
      </w:r>
      <w:r w:rsidRPr="005154D8">
        <w:t xml:space="preserve"> managed by Defence or</w:t>
      </w:r>
      <w:r w:rsidR="005B0633">
        <w:t xml:space="preserve"> </w:t>
      </w:r>
      <w:r w:rsidR="000D6550">
        <w:t>Associated Part</w:t>
      </w:r>
      <w:r w:rsidR="005B0633">
        <w:t>ies</w:t>
      </w:r>
      <w:r w:rsidR="000D6550">
        <w:t xml:space="preserve"> that</w:t>
      </w:r>
      <w:r w:rsidR="007E12AC" w:rsidRPr="005154D8">
        <w:t xml:space="preserve"> maintain system-level CSA data for Defence </w:t>
      </w:r>
      <w:r w:rsidR="00EF2D4B">
        <w:t>(eg,</w:t>
      </w:r>
      <w:r w:rsidR="00EF2D4B" w:rsidRPr="005154D8">
        <w:t xml:space="preserve"> </w:t>
      </w:r>
      <w:r w:rsidR="007E12AC" w:rsidRPr="005154D8">
        <w:t xml:space="preserve">the Contractor supports Items and provides </w:t>
      </w:r>
      <w:r w:rsidR="00A81F3B" w:rsidRPr="005154D8">
        <w:t xml:space="preserve">CSA </w:t>
      </w:r>
      <w:r w:rsidR="007E12AC" w:rsidRPr="005154D8">
        <w:t xml:space="preserve">data to the </w:t>
      </w:r>
      <w:r w:rsidR="000D6550">
        <w:t>Associated Part</w:t>
      </w:r>
      <w:r w:rsidR="005B0633">
        <w:t xml:space="preserve">ies </w:t>
      </w:r>
      <w:r w:rsidR="00AF10C8">
        <w:t>that manage</w:t>
      </w:r>
      <w:r w:rsidR="005B0633">
        <w:t xml:space="preserve"> one or more ‘parent’ systems</w:t>
      </w:r>
      <w:r w:rsidR="007E12AC" w:rsidRPr="005154D8">
        <w:t>)</w:t>
      </w:r>
      <w:r w:rsidR="000D6550">
        <w:t>.</w:t>
      </w:r>
    </w:p>
    <w:p w14:paraId="14A6C37B" w14:textId="40DA764F" w:rsidR="002A2EB9" w:rsidRPr="005154D8" w:rsidRDefault="005B0633" w:rsidP="009B0308">
      <w:pPr>
        <w:pStyle w:val="GuideText-ASDEFCON"/>
      </w:pPr>
      <w:r>
        <w:t>Some contracting situation</w:t>
      </w:r>
      <w:r w:rsidR="00AF10C8">
        <w:t>s</w:t>
      </w:r>
      <w:r>
        <w:t xml:space="preserve"> may include more than one option.  </w:t>
      </w:r>
      <w:r w:rsidR="002F0E68" w:rsidRPr="005154D8">
        <w:t xml:space="preserve">Options that are not required </w:t>
      </w:r>
      <w:r w:rsidR="00D64568">
        <w:t>should</w:t>
      </w:r>
      <w:r w:rsidR="00D64568" w:rsidRPr="005154D8">
        <w:t xml:space="preserve"> </w:t>
      </w:r>
      <w:r w:rsidR="002F0E68" w:rsidRPr="005154D8">
        <w:t xml:space="preserve">be deleted. </w:t>
      </w:r>
      <w:r w:rsidR="00C942CA">
        <w:t xml:space="preserve"> </w:t>
      </w:r>
      <w:r w:rsidR="002A2EB9" w:rsidRPr="005154D8">
        <w:t xml:space="preserve">Further </w:t>
      </w:r>
      <w:r w:rsidR="002F0E68" w:rsidRPr="005154D8">
        <w:t>guidance</w:t>
      </w:r>
      <w:r w:rsidR="002A2EB9" w:rsidRPr="005154D8">
        <w:t xml:space="preserve"> for each option is as follows:</w:t>
      </w:r>
    </w:p>
    <w:p w14:paraId="5CA6084B" w14:textId="288DB4B8" w:rsidR="00F1717A" w:rsidRPr="005154D8" w:rsidRDefault="002A2EB9" w:rsidP="00F276CA">
      <w:pPr>
        <w:pStyle w:val="GuideSublistLv1-ASDEFCON"/>
        <w:numPr>
          <w:ilvl w:val="0"/>
          <w:numId w:val="30"/>
        </w:numPr>
      </w:pPr>
      <w:r w:rsidRPr="005154D8">
        <w:t>For Option A, drafter</w:t>
      </w:r>
      <w:r w:rsidR="0032693C" w:rsidRPr="005154D8">
        <w:t>s</w:t>
      </w:r>
      <w:r w:rsidRPr="005154D8">
        <w:t xml:space="preserve"> need to insert the name of the Defence CSA system in the clauses</w:t>
      </w:r>
      <w:r w:rsidR="00514E27">
        <w:t>, which may be an exi</w:t>
      </w:r>
      <w:r w:rsidR="002730A1">
        <w:t>s</w:t>
      </w:r>
      <w:r w:rsidR="00514E27">
        <w:t>ting system</w:t>
      </w:r>
      <w:r w:rsidR="002E4520">
        <w:t xml:space="preserve"> (eg, </w:t>
      </w:r>
      <w:r w:rsidR="00AA44E0">
        <w:t>CMT-U</w:t>
      </w:r>
      <w:r w:rsidR="002E4520">
        <w:t>)</w:t>
      </w:r>
      <w:r w:rsidR="00514E27">
        <w:t xml:space="preserve"> or </w:t>
      </w:r>
      <w:r w:rsidR="00AF10C8">
        <w:t xml:space="preserve">the CM </w:t>
      </w:r>
      <w:r w:rsidR="008A0AD2">
        <w:t>function</w:t>
      </w:r>
      <w:r w:rsidR="00867718">
        <w:t>s</w:t>
      </w:r>
      <w:r w:rsidR="008A0AD2">
        <w:t xml:space="preserve"> within</w:t>
      </w:r>
      <w:r w:rsidR="00514E27">
        <w:t xml:space="preserve"> the Defence </w:t>
      </w:r>
      <w:r w:rsidR="00145207">
        <w:t>Enterprise Resource Planning Solution (</w:t>
      </w:r>
      <w:r w:rsidR="00514E27">
        <w:t>ERP</w:t>
      </w:r>
      <w:r w:rsidR="00145207">
        <w:t>)</w:t>
      </w:r>
      <w:r w:rsidR="00514E27">
        <w:t xml:space="preserve">, if </w:t>
      </w:r>
      <w:r w:rsidR="004B0B43">
        <w:t>th</w:t>
      </w:r>
      <w:r w:rsidR="00D64568">
        <w:t>os</w:t>
      </w:r>
      <w:r w:rsidR="004B0B43">
        <w:t>e function</w:t>
      </w:r>
      <w:r w:rsidR="00AF10C8">
        <w:t>s</w:t>
      </w:r>
      <w:r w:rsidR="008C56E6">
        <w:t xml:space="preserve"> </w:t>
      </w:r>
      <w:r w:rsidR="00AF10C8">
        <w:t xml:space="preserve">are </w:t>
      </w:r>
      <w:r w:rsidR="00514E27">
        <w:t xml:space="preserve">available </w:t>
      </w:r>
      <w:r w:rsidR="008A0AD2">
        <w:t>at</w:t>
      </w:r>
      <w:r w:rsidR="00514E27">
        <w:t xml:space="preserve"> the </w:t>
      </w:r>
      <w:r w:rsidR="00AF10C8">
        <w:t xml:space="preserve">start </w:t>
      </w:r>
      <w:r w:rsidR="00514E27">
        <w:t>of the Services</w:t>
      </w:r>
      <w:r w:rsidR="00AF10C8">
        <w:t xml:space="preserve"> (ie, noting that CM functions for Land</w:t>
      </w:r>
      <w:r w:rsidR="00953616">
        <w:t xml:space="preserve"> domain</w:t>
      </w:r>
      <w:r w:rsidR="00AF10C8">
        <w:t xml:space="preserve"> </w:t>
      </w:r>
      <w:r w:rsidR="00953616">
        <w:t>materiel</w:t>
      </w:r>
      <w:r w:rsidR="00AF10C8">
        <w:t xml:space="preserve"> will be released before those for </w:t>
      </w:r>
      <w:r w:rsidR="00953616">
        <w:t xml:space="preserve">maritime </w:t>
      </w:r>
      <w:r w:rsidR="00AF10C8">
        <w:t xml:space="preserve">and </w:t>
      </w:r>
      <w:r w:rsidR="00953616">
        <w:t>aerospace mission s</w:t>
      </w:r>
      <w:r w:rsidR="00AF10C8">
        <w:t>ystems)</w:t>
      </w:r>
      <w:r w:rsidRPr="005154D8">
        <w:t>.</w:t>
      </w:r>
      <w:r w:rsidR="00514E27">
        <w:t xml:space="preserve">  If the </w:t>
      </w:r>
      <w:r w:rsidR="00AF10C8">
        <w:t>required CM</w:t>
      </w:r>
      <w:r w:rsidR="00867718">
        <w:t xml:space="preserve"> functions </w:t>
      </w:r>
      <w:r w:rsidR="00CD71BA">
        <w:t xml:space="preserve">of </w:t>
      </w:r>
      <w:r w:rsidR="00514E27">
        <w:t xml:space="preserve">ERP </w:t>
      </w:r>
      <w:r w:rsidR="00816F23">
        <w:t xml:space="preserve">are still to be </w:t>
      </w:r>
      <w:r w:rsidR="00C92BC7">
        <w:t>released</w:t>
      </w:r>
      <w:r w:rsidR="00514E27">
        <w:t xml:space="preserve">, and work will </w:t>
      </w:r>
      <w:r w:rsidR="008C56E6">
        <w:t xml:space="preserve">initially </w:t>
      </w:r>
      <w:r w:rsidR="00514E27">
        <w:t xml:space="preserve">be undertaken using a legacy system, a </w:t>
      </w:r>
      <w:r w:rsidR="00514E27" w:rsidRPr="008A0AD2">
        <w:t>note</w:t>
      </w:r>
      <w:r w:rsidR="00514E27">
        <w:t xml:space="preserve"> </w:t>
      </w:r>
      <w:r w:rsidR="008C56E6">
        <w:t xml:space="preserve">to tenderers </w:t>
      </w:r>
      <w:r w:rsidR="00C92BC7">
        <w:t>can</w:t>
      </w:r>
      <w:r w:rsidR="00514E27">
        <w:t xml:space="preserve"> be included to </w:t>
      </w:r>
      <w:r w:rsidR="008C56E6">
        <w:t>advise tenderers of</w:t>
      </w:r>
      <w:r w:rsidR="00514E27">
        <w:t xml:space="preserve"> the </w:t>
      </w:r>
      <w:r w:rsidR="002730A1">
        <w:t>expected</w:t>
      </w:r>
      <w:r w:rsidR="00514E27">
        <w:t xml:space="preserve"> change.</w:t>
      </w:r>
      <w:r w:rsidRPr="005154D8">
        <w:t xml:space="preserve">  There are also two sub-options whereby the Contractor will be given exclusive access</w:t>
      </w:r>
      <w:r w:rsidR="007E12AC" w:rsidRPr="005154D8">
        <w:t xml:space="preserve"> </w:t>
      </w:r>
      <w:r w:rsidR="00C92BC7">
        <w:t xml:space="preserve">to terminals </w:t>
      </w:r>
      <w:r w:rsidR="007E12AC" w:rsidRPr="005154D8">
        <w:t>(Option A-1) or shared access (Option A-2).  For Option A-1</w:t>
      </w:r>
      <w:r w:rsidR="001B4D5F" w:rsidRPr="005154D8">
        <w:t>,</w:t>
      </w:r>
      <w:r w:rsidR="007E12AC" w:rsidRPr="005154D8">
        <w:t xml:space="preserve"> Attachment E will need to be updated for the </w:t>
      </w:r>
      <w:r w:rsidR="00C92BC7">
        <w:t>GFE and GFS</w:t>
      </w:r>
      <w:r w:rsidR="00C92BC7" w:rsidRPr="005154D8">
        <w:t xml:space="preserve"> </w:t>
      </w:r>
      <w:r w:rsidR="007E12AC" w:rsidRPr="005154D8">
        <w:t xml:space="preserve">provided.  For Option A-2, the location of CSA system terminals </w:t>
      </w:r>
      <w:r w:rsidR="00AF10C8">
        <w:t>should</w:t>
      </w:r>
      <w:r w:rsidR="007E12AC" w:rsidRPr="005154D8">
        <w:t xml:space="preserve"> be inserted – this may be broken out into a subclause list for multiple locations.  In some contracts</w:t>
      </w:r>
      <w:r w:rsidR="001B4D5F" w:rsidRPr="005154D8">
        <w:t>,</w:t>
      </w:r>
      <w:r w:rsidR="007E12AC" w:rsidRPr="005154D8">
        <w:t xml:space="preserve"> both options may be </w:t>
      </w:r>
      <w:r w:rsidR="00C92BC7">
        <w:t>required</w:t>
      </w:r>
      <w:r w:rsidR="00C92BC7" w:rsidRPr="005154D8">
        <w:t xml:space="preserve"> </w:t>
      </w:r>
      <w:r w:rsidR="007E12AC" w:rsidRPr="005154D8">
        <w:t xml:space="preserve">(eg, the Contractor is provided with </w:t>
      </w:r>
      <w:r w:rsidR="0031279C">
        <w:t xml:space="preserve">DPN </w:t>
      </w:r>
      <w:r w:rsidR="007E12AC" w:rsidRPr="005154D8">
        <w:t xml:space="preserve">terminals </w:t>
      </w:r>
      <w:r w:rsidR="00550167">
        <w:t xml:space="preserve">at one location </w:t>
      </w:r>
      <w:r w:rsidR="007E12AC" w:rsidRPr="005154D8">
        <w:t xml:space="preserve">and shares access to terminals at </w:t>
      </w:r>
      <w:r w:rsidR="00550167">
        <w:t>another</w:t>
      </w:r>
      <w:r w:rsidR="00C92BC7">
        <w:t xml:space="preserve"> location</w:t>
      </w:r>
      <w:r w:rsidR="007E12AC" w:rsidRPr="005154D8">
        <w:t>).</w:t>
      </w:r>
    </w:p>
    <w:p w14:paraId="68991171" w14:textId="6233E6F2" w:rsidR="00F1717A" w:rsidRPr="005154D8" w:rsidRDefault="007E12AC" w:rsidP="009B0308">
      <w:pPr>
        <w:pStyle w:val="GuideSublistLv1-ASDEFCON"/>
      </w:pPr>
      <w:r w:rsidRPr="005154D8">
        <w:t xml:space="preserve">For </w:t>
      </w:r>
      <w:r w:rsidR="002A2EB9" w:rsidRPr="005154D8">
        <w:t>Option B</w:t>
      </w:r>
      <w:r w:rsidRPr="005154D8">
        <w:t>, drafter</w:t>
      </w:r>
      <w:r w:rsidR="0032693C" w:rsidRPr="005154D8">
        <w:t>s</w:t>
      </w:r>
      <w:r w:rsidRPr="005154D8">
        <w:t xml:space="preserve"> should review DID-CM-DATA-CSAR (</w:t>
      </w:r>
      <w:r w:rsidR="0031279C">
        <w:t xml:space="preserve">a ‘supplementary’ DID </w:t>
      </w:r>
      <w:r w:rsidR="00BE2D80">
        <w:t>from</w:t>
      </w:r>
      <w:r w:rsidRPr="005154D8">
        <w:t xml:space="preserve"> </w:t>
      </w:r>
      <w:r w:rsidRPr="005154D8">
        <w:rPr>
          <w:i/>
        </w:rPr>
        <w:t>ASDEFCON (Strategic Materiel)</w:t>
      </w:r>
      <w:r w:rsidRPr="005154D8">
        <w:t>) for suitability</w:t>
      </w:r>
      <w:r w:rsidR="0031279C">
        <w:t>,</w:t>
      </w:r>
      <w:r w:rsidRPr="005154D8">
        <w:t xml:space="preserve"> and tailor the CDRL as appropriate.</w:t>
      </w:r>
      <w:r w:rsidR="00A81F3B" w:rsidRPr="005154D8">
        <w:t xml:space="preserve">  If this option is not required, CDRL Line Number ENG-310 should be deleted (or replaced via Option C)</w:t>
      </w:r>
      <w:r w:rsidR="00F1717A" w:rsidRPr="005154D8">
        <w:t>.</w:t>
      </w:r>
      <w:r w:rsidR="0031279C">
        <w:t xml:space="preserve">  Note that clause </w:t>
      </w:r>
      <w:r w:rsidR="0031279C">
        <w:fldChar w:fldCharType="begin"/>
      </w:r>
      <w:r w:rsidR="0031279C">
        <w:instrText xml:space="preserve"> REF _Ref291571075 \r \h </w:instrText>
      </w:r>
      <w:r w:rsidR="0031279C">
        <w:fldChar w:fldCharType="separate"/>
      </w:r>
      <w:r w:rsidR="004A2D42">
        <w:t>6.2.6.6</w:t>
      </w:r>
      <w:r w:rsidR="0031279C">
        <w:fldChar w:fldCharType="end"/>
      </w:r>
      <w:r w:rsidR="0031279C">
        <w:t xml:space="preserve"> </w:t>
      </w:r>
      <w:r w:rsidR="00C92BC7">
        <w:t>is</w:t>
      </w:r>
      <w:r w:rsidR="0031279C">
        <w:t xml:space="preserve"> not required if access to the CSA system is included in the Data Management System (DMS) under SOW clause 2.3.</w:t>
      </w:r>
    </w:p>
    <w:p w14:paraId="533F00FA" w14:textId="60FFEA71" w:rsidR="002A2EB9" w:rsidRPr="005154D8" w:rsidRDefault="007E12AC" w:rsidP="009B0308">
      <w:pPr>
        <w:pStyle w:val="GuideSublistLv1-ASDEFCON"/>
      </w:pPr>
      <w:r w:rsidRPr="005154D8">
        <w:t xml:space="preserve">For </w:t>
      </w:r>
      <w:r w:rsidR="002A2EB9" w:rsidRPr="005154D8">
        <w:t>Option C</w:t>
      </w:r>
      <w:r w:rsidR="0032693C" w:rsidRPr="005154D8">
        <w:t>,</w:t>
      </w:r>
      <w:r w:rsidR="002A2EB9" w:rsidRPr="005154D8">
        <w:t xml:space="preserve"> </w:t>
      </w:r>
      <w:r w:rsidRPr="005154D8">
        <w:t>data-exchange require</w:t>
      </w:r>
      <w:r w:rsidR="00A81F3B" w:rsidRPr="005154D8">
        <w:t xml:space="preserve">ments </w:t>
      </w:r>
      <w:r w:rsidR="008E375B">
        <w:t xml:space="preserve">need to be developed </w:t>
      </w:r>
      <w:r w:rsidR="0031279C">
        <w:t>for the</w:t>
      </w:r>
      <w:r w:rsidR="00816F23">
        <w:t xml:space="preserve"> </w:t>
      </w:r>
      <w:r w:rsidR="00A81F3B" w:rsidRPr="005154D8">
        <w:t xml:space="preserve">transfer </w:t>
      </w:r>
      <w:r w:rsidR="00816F23">
        <w:t xml:space="preserve">of </w:t>
      </w:r>
      <w:r w:rsidR="008E375B">
        <w:t>Contractor CSA</w:t>
      </w:r>
      <w:r w:rsidR="0031279C">
        <w:t xml:space="preserve"> system</w:t>
      </w:r>
      <w:r w:rsidR="008E375B">
        <w:t xml:space="preserve"> data </w:t>
      </w:r>
      <w:r w:rsidRPr="005154D8">
        <w:t xml:space="preserve">to </w:t>
      </w:r>
      <w:r w:rsidR="0031279C">
        <w:t xml:space="preserve">CSA </w:t>
      </w:r>
      <w:r w:rsidR="00816F23">
        <w:t>system</w:t>
      </w:r>
      <w:r w:rsidR="00C404BF">
        <w:t>s</w:t>
      </w:r>
      <w:r w:rsidR="00816F23">
        <w:t xml:space="preserve"> </w:t>
      </w:r>
      <w:r w:rsidR="00E17EFF">
        <w:t>managed</w:t>
      </w:r>
      <w:r w:rsidR="00C404BF">
        <w:t xml:space="preserve"> by Defence and/</w:t>
      </w:r>
      <w:r w:rsidRPr="005154D8">
        <w:t xml:space="preserve">or </w:t>
      </w:r>
      <w:r w:rsidR="00CD71BA">
        <w:t xml:space="preserve">an </w:t>
      </w:r>
      <w:r w:rsidR="00816F23">
        <w:t>Associated Party</w:t>
      </w:r>
      <w:r w:rsidR="00C404BF">
        <w:t xml:space="preserve"> or parties</w:t>
      </w:r>
      <w:r w:rsidR="00A81F3B" w:rsidRPr="005154D8">
        <w:t xml:space="preserve">. </w:t>
      </w:r>
      <w:r w:rsidRPr="005154D8">
        <w:t xml:space="preserve"> </w:t>
      </w:r>
      <w:r w:rsidR="001140EB">
        <w:t>The development of the</w:t>
      </w:r>
      <w:r w:rsidR="001140EB" w:rsidRPr="005154D8">
        <w:t xml:space="preserve"> data</w:t>
      </w:r>
      <w:r w:rsidR="001140EB">
        <w:t xml:space="preserve"> </w:t>
      </w:r>
      <w:r w:rsidR="001140EB" w:rsidRPr="005154D8">
        <w:t xml:space="preserve">exchange </w:t>
      </w:r>
      <w:r w:rsidR="001140EB">
        <w:t xml:space="preserve">schema </w:t>
      </w:r>
      <w:r w:rsidR="00E17EFF">
        <w:t xml:space="preserve">can start by </w:t>
      </w:r>
      <w:r w:rsidR="001140EB">
        <w:t xml:space="preserve">using DID-CM-DATA-XDATA </w:t>
      </w:r>
      <w:r w:rsidR="001140EB" w:rsidRPr="005154D8">
        <w:t>(</w:t>
      </w:r>
      <w:r w:rsidR="00BE2D80">
        <w:t>sourced from</w:t>
      </w:r>
      <w:r w:rsidR="001140EB" w:rsidRPr="005154D8">
        <w:t xml:space="preserve"> </w:t>
      </w:r>
      <w:r w:rsidR="001140EB" w:rsidRPr="005154D8">
        <w:rPr>
          <w:i/>
        </w:rPr>
        <w:t>ASDEFCON (Strategic Materiel)</w:t>
      </w:r>
      <w:r w:rsidR="001140EB" w:rsidRPr="005154D8">
        <w:t>)</w:t>
      </w:r>
      <w:r w:rsidR="001140EB">
        <w:t xml:space="preserve"> but </w:t>
      </w:r>
      <w:r w:rsidR="00E17EFF">
        <w:t xml:space="preserve">may </w:t>
      </w:r>
      <w:r w:rsidR="001140EB">
        <w:t xml:space="preserve">need to </w:t>
      </w:r>
      <w:r w:rsidR="00E17EFF">
        <w:t xml:space="preserve">be </w:t>
      </w:r>
      <w:r w:rsidR="001140EB">
        <w:t>complete</w:t>
      </w:r>
      <w:r w:rsidR="00E17EFF">
        <w:t>d</w:t>
      </w:r>
      <w:r w:rsidR="001140EB">
        <w:t xml:space="preserve"> with</w:t>
      </w:r>
      <w:r w:rsidR="001140EB" w:rsidRPr="005154D8">
        <w:t xml:space="preserve"> the </w:t>
      </w:r>
      <w:r w:rsidR="001140EB">
        <w:t xml:space="preserve">preferred tenderer / </w:t>
      </w:r>
      <w:r w:rsidR="001140EB" w:rsidRPr="005154D8">
        <w:t>Contractor</w:t>
      </w:r>
      <w:r w:rsidR="001140EB">
        <w:t xml:space="preserve"> (</w:t>
      </w:r>
      <w:r w:rsidR="00E17EFF">
        <w:t>to</w:t>
      </w:r>
      <w:r w:rsidR="001140EB">
        <w:t xml:space="preserve"> test a</w:t>
      </w:r>
      <w:r w:rsidR="00E17EFF">
        <w:t>n actual</w:t>
      </w:r>
      <w:r w:rsidR="001140EB">
        <w:t xml:space="preserve"> data transfer)</w:t>
      </w:r>
      <w:r w:rsidR="001140EB" w:rsidRPr="005154D8">
        <w:t>.</w:t>
      </w:r>
      <w:r w:rsidR="001140EB">
        <w:t xml:space="preserve">  </w:t>
      </w:r>
      <w:r w:rsidR="00A81F3B" w:rsidRPr="005154D8">
        <w:t>This DID should</w:t>
      </w:r>
      <w:r w:rsidR="001140EB">
        <w:t xml:space="preserve"> be tailored</w:t>
      </w:r>
      <w:r w:rsidR="00A81F3B" w:rsidRPr="005154D8">
        <w:t xml:space="preserve"> </w:t>
      </w:r>
      <w:r w:rsidR="00E17EFF">
        <w:t xml:space="preserve">to </w:t>
      </w:r>
      <w:r w:rsidR="00550167">
        <w:t>an</w:t>
      </w:r>
      <w:r w:rsidR="00A81F3B" w:rsidRPr="005154D8">
        <w:t xml:space="preserve"> applicable standard</w:t>
      </w:r>
      <w:r w:rsidR="00816F23">
        <w:t xml:space="preserve"> or </w:t>
      </w:r>
      <w:r w:rsidR="00E17EFF">
        <w:t>specification</w:t>
      </w:r>
      <w:r w:rsidR="001140EB">
        <w:t>,</w:t>
      </w:r>
      <w:r w:rsidR="00A81F3B" w:rsidRPr="005154D8">
        <w:t xml:space="preserve"> </w:t>
      </w:r>
      <w:r w:rsidR="001140EB">
        <w:t>such as</w:t>
      </w:r>
      <w:r w:rsidR="00A81F3B" w:rsidRPr="005154D8">
        <w:t xml:space="preserve"> MIL-STD-2549</w:t>
      </w:r>
      <w:r w:rsidR="00F5134A">
        <w:t>,</w:t>
      </w:r>
      <w:r w:rsidR="00A81F3B" w:rsidRPr="005154D8">
        <w:t xml:space="preserve"> </w:t>
      </w:r>
      <w:r w:rsidR="00550167">
        <w:t>EIA-</w:t>
      </w:r>
      <w:r w:rsidR="00F5134A">
        <w:t>83</w:t>
      </w:r>
      <w:r w:rsidR="00550167">
        <w:t>6B</w:t>
      </w:r>
      <w:r w:rsidR="00F5134A">
        <w:t>,</w:t>
      </w:r>
      <w:r w:rsidR="00F5134A" w:rsidRPr="00F5134A">
        <w:t xml:space="preserve"> </w:t>
      </w:r>
      <w:r w:rsidR="00F5134A" w:rsidRPr="004020CF">
        <w:t xml:space="preserve">ANP4422-6001 </w:t>
      </w:r>
      <w:r w:rsidR="00F5134A" w:rsidRPr="004E3D2C">
        <w:rPr>
          <w:i/>
        </w:rPr>
        <w:t>Materiel Data Exchange Specification</w:t>
      </w:r>
      <w:r w:rsidR="00816F23">
        <w:t xml:space="preserve"> or a</w:t>
      </w:r>
      <w:r w:rsidR="00862FF0">
        <w:t>n</w:t>
      </w:r>
      <w:r w:rsidR="00E73082">
        <w:t xml:space="preserve"> ‘</w:t>
      </w:r>
      <w:r w:rsidR="00953616" w:rsidRPr="00B63DA6">
        <w:t xml:space="preserve">enterprise data </w:t>
      </w:r>
      <w:r w:rsidR="00953616">
        <w:t>exchange standard</w:t>
      </w:r>
      <w:r w:rsidR="00862FF0">
        <w:t xml:space="preserve"> (EDES)</w:t>
      </w:r>
      <w:r w:rsidR="00E73082">
        <w:t>’ for ERP</w:t>
      </w:r>
      <w:r w:rsidR="00A81F3B" w:rsidRPr="005154D8">
        <w:t xml:space="preserve">.  </w:t>
      </w:r>
      <w:r w:rsidR="001140EB">
        <w:t>I</w:t>
      </w:r>
      <w:r w:rsidR="00F5134A">
        <w:t xml:space="preserve">f </w:t>
      </w:r>
      <w:r w:rsidR="00E17EFF">
        <w:t>O</w:t>
      </w:r>
      <w:r w:rsidR="00F5134A">
        <w:t xml:space="preserve">ption </w:t>
      </w:r>
      <w:r w:rsidR="00E17EFF">
        <w:t xml:space="preserve">C </w:t>
      </w:r>
      <w:r w:rsidR="00F5134A">
        <w:t>is not selected, the</w:t>
      </w:r>
      <w:r w:rsidR="001140EB">
        <w:t>n</w:t>
      </w:r>
      <w:r w:rsidR="00F5134A">
        <w:t xml:space="preserve"> CDRL </w:t>
      </w:r>
      <w:r w:rsidR="001140EB">
        <w:t xml:space="preserve">Line Number ENG-315 </w:t>
      </w:r>
      <w:r w:rsidR="00F5134A">
        <w:t>should be deleted</w:t>
      </w:r>
      <w:r w:rsidR="002F0E68" w:rsidRPr="005154D8">
        <w:t>.</w:t>
      </w:r>
      <w:r w:rsidR="002730A1">
        <w:t xml:space="preserve">  This Option </w:t>
      </w:r>
      <w:r w:rsidR="00F221B3">
        <w:t xml:space="preserve">has </w:t>
      </w:r>
      <w:r w:rsidR="002730A1">
        <w:t>a sub-</w:t>
      </w:r>
      <w:r w:rsidR="00D22AA0">
        <w:t>o</w:t>
      </w:r>
      <w:r w:rsidR="002730A1">
        <w:t>ption</w:t>
      </w:r>
      <w:r w:rsidR="00D22AA0">
        <w:t xml:space="preserve"> (Option </w:t>
      </w:r>
      <w:r w:rsidR="002730A1">
        <w:t>C-1</w:t>
      </w:r>
      <w:r w:rsidR="00D22AA0">
        <w:t xml:space="preserve">) for </w:t>
      </w:r>
      <w:r w:rsidR="00D9245E">
        <w:t>use</w:t>
      </w:r>
      <w:r w:rsidR="00D22AA0">
        <w:t xml:space="preserve"> if</w:t>
      </w:r>
      <w:r w:rsidR="002730A1">
        <w:t xml:space="preserve"> CSA data will </w:t>
      </w:r>
      <w:r w:rsidR="00E17EFF">
        <w:t xml:space="preserve">initially </w:t>
      </w:r>
      <w:r w:rsidR="002730A1">
        <w:t xml:space="preserve">be transferred to a legacy </w:t>
      </w:r>
      <w:r w:rsidR="00E17EFF">
        <w:t xml:space="preserve">Defence </w:t>
      </w:r>
      <w:r w:rsidR="002730A1">
        <w:t xml:space="preserve">CSA system </w:t>
      </w:r>
      <w:r w:rsidR="0094079F">
        <w:t>before</w:t>
      </w:r>
      <w:r w:rsidR="002730A1">
        <w:t xml:space="preserve"> </w:t>
      </w:r>
      <w:r w:rsidR="00F221B3">
        <w:t xml:space="preserve">that system is </w:t>
      </w:r>
      <w:r w:rsidR="008A0AD2">
        <w:t>replaced</w:t>
      </w:r>
      <w:r w:rsidR="002730A1">
        <w:t xml:space="preserve"> </w:t>
      </w:r>
      <w:r w:rsidR="0094079F">
        <w:t xml:space="preserve">by </w:t>
      </w:r>
      <w:r w:rsidR="002730A1">
        <w:t xml:space="preserve">ERP </w:t>
      </w:r>
      <w:r w:rsidR="00F221B3">
        <w:t>at a later time under the Contract</w:t>
      </w:r>
      <w:r w:rsidR="00D22AA0">
        <w:t>.</w:t>
      </w:r>
    </w:p>
    <w:p w14:paraId="33156A5C" w14:textId="4DA8C818" w:rsidR="002F0E68" w:rsidRPr="005154D8" w:rsidRDefault="0067530D" w:rsidP="009B0308">
      <w:pPr>
        <w:pStyle w:val="GuideText-ASDEFCON"/>
      </w:pPr>
      <w:r w:rsidRPr="005154D8">
        <w:t xml:space="preserve">Note </w:t>
      </w:r>
      <w:r w:rsidR="002F0E68" w:rsidRPr="005154D8">
        <w:t>that it is possible to combine Option</w:t>
      </w:r>
      <w:r w:rsidR="004C0E05">
        <w:t>s</w:t>
      </w:r>
      <w:r w:rsidR="002F0E68" w:rsidRPr="005154D8">
        <w:t xml:space="preserve"> B and C</w:t>
      </w:r>
      <w:r w:rsidR="003C06C4" w:rsidRPr="005154D8">
        <w:t xml:space="preserve"> – for </w:t>
      </w:r>
      <w:r w:rsidR="002F0E68" w:rsidRPr="005154D8">
        <w:t>the Contractor to have a CSA system</w:t>
      </w:r>
      <w:r w:rsidR="00E027B5">
        <w:t xml:space="preserve">, which </w:t>
      </w:r>
      <w:r w:rsidR="001140EB">
        <w:t>the Commonwealth has visibility of,</w:t>
      </w:r>
      <w:r w:rsidR="002F0E68" w:rsidRPr="005154D8">
        <w:t xml:space="preserve"> and </w:t>
      </w:r>
      <w:r w:rsidR="004C0E05">
        <w:t>deliver</w:t>
      </w:r>
      <w:r w:rsidR="002F0E68" w:rsidRPr="005154D8">
        <w:t xml:space="preserve"> </w:t>
      </w:r>
      <w:r w:rsidR="00E027B5">
        <w:t>data</w:t>
      </w:r>
      <w:r w:rsidR="00E41959">
        <w:t xml:space="preserve"> exchange files </w:t>
      </w:r>
      <w:r w:rsidR="004C0E05">
        <w:t xml:space="preserve">(instead of CSA reports) </w:t>
      </w:r>
      <w:r w:rsidR="00E41959">
        <w:t>to</w:t>
      </w:r>
      <w:r w:rsidR="00E41959" w:rsidRPr="005154D8">
        <w:t xml:space="preserve"> </w:t>
      </w:r>
      <w:r w:rsidR="002F0E68" w:rsidRPr="005154D8">
        <w:t>update the Defence CSA</w:t>
      </w:r>
      <w:r w:rsidR="00E41959">
        <w:t xml:space="preserve"> system</w:t>
      </w:r>
      <w:r w:rsidR="002F0E68" w:rsidRPr="005154D8">
        <w:t xml:space="preserve">.  This can be achieved by selecting both options </w:t>
      </w:r>
      <w:r w:rsidR="00BA2ED6">
        <w:t>and</w:t>
      </w:r>
      <w:r w:rsidR="00BA2ED6" w:rsidRPr="005154D8">
        <w:t xml:space="preserve"> </w:t>
      </w:r>
      <w:r w:rsidR="002F0E68" w:rsidRPr="005154D8">
        <w:t xml:space="preserve">deleting </w:t>
      </w:r>
      <w:r w:rsidR="001140EB">
        <w:t>delivery of the C</w:t>
      </w:r>
      <w:r w:rsidR="003F7104">
        <w:t>S</w:t>
      </w:r>
      <w:r w:rsidR="001140EB">
        <w:t>AR</w:t>
      </w:r>
      <w:r w:rsidR="002F0E68" w:rsidRPr="005154D8">
        <w:t xml:space="preserve"> from Option B (ie</w:t>
      </w:r>
      <w:r w:rsidR="001B4D5F" w:rsidRPr="005154D8">
        <w:t>,</w:t>
      </w:r>
      <w:r w:rsidR="002F0E68" w:rsidRPr="005154D8">
        <w:t xml:space="preserve"> clause </w:t>
      </w:r>
      <w:r w:rsidR="008D09B6" w:rsidRPr="005154D8">
        <w:fldChar w:fldCharType="begin"/>
      </w:r>
      <w:r w:rsidR="008D09B6" w:rsidRPr="005154D8">
        <w:instrText xml:space="preserve"> REF _Ref291571077 \r \h </w:instrText>
      </w:r>
      <w:r w:rsidR="00CB5EB7" w:rsidRPr="005154D8">
        <w:instrText xml:space="preserve"> \* MERGEFORMAT </w:instrText>
      </w:r>
      <w:r w:rsidR="008D09B6" w:rsidRPr="005154D8">
        <w:fldChar w:fldCharType="separate"/>
      </w:r>
      <w:r w:rsidR="004A2D42">
        <w:t>6.2.6.7</w:t>
      </w:r>
      <w:r w:rsidR="008D09B6" w:rsidRPr="005154D8">
        <w:fldChar w:fldCharType="end"/>
      </w:r>
      <w:r w:rsidR="002F0E68" w:rsidRPr="005154D8">
        <w:t>)</w:t>
      </w:r>
      <w:r w:rsidR="00E41959">
        <w:t xml:space="preserve"> and the CDRL</w:t>
      </w:r>
      <w:r w:rsidR="002F0E68" w:rsidRPr="005154D8">
        <w:t>.</w:t>
      </w:r>
    </w:p>
    <w:p w14:paraId="579E28B5" w14:textId="2D153E8E" w:rsidR="00C67593" w:rsidRDefault="002F0E68" w:rsidP="009B0308">
      <w:pPr>
        <w:pStyle w:val="GuideText-ASDEFCON"/>
      </w:pPr>
      <w:r w:rsidRPr="005154D8">
        <w:t>An</w:t>
      </w:r>
      <w:r w:rsidR="00E027B5">
        <w:t>other</w:t>
      </w:r>
      <w:r w:rsidRPr="005154D8">
        <w:t xml:space="preserve"> option</w:t>
      </w:r>
      <w:r w:rsidR="004F69A6" w:rsidRPr="005154D8">
        <w:t>al clause</w:t>
      </w:r>
      <w:r w:rsidR="00E41959">
        <w:t xml:space="preserve"> (ie, clause </w:t>
      </w:r>
      <w:r w:rsidR="00E41959">
        <w:fldChar w:fldCharType="begin"/>
      </w:r>
      <w:r w:rsidR="00E41959">
        <w:instrText xml:space="preserve"> REF _Ref177477245 \r \h </w:instrText>
      </w:r>
      <w:r w:rsidR="00E41959">
        <w:fldChar w:fldCharType="separate"/>
      </w:r>
      <w:r w:rsidR="004A2D42">
        <w:t>6.2.6.12</w:t>
      </w:r>
      <w:r w:rsidR="00E41959">
        <w:fldChar w:fldCharType="end"/>
      </w:r>
      <w:r w:rsidR="00E41959">
        <w:t>)</w:t>
      </w:r>
      <w:r w:rsidRPr="005154D8">
        <w:t xml:space="preserve"> is</w:t>
      </w:r>
      <w:r w:rsidR="004F69A6" w:rsidRPr="005154D8">
        <w:t xml:space="preserve"> </w:t>
      </w:r>
      <w:r w:rsidRPr="005154D8">
        <w:t>included when the Contractor is to incorporate</w:t>
      </w:r>
      <w:r w:rsidR="00A8001F">
        <w:t>,</w:t>
      </w:r>
      <w:r w:rsidRPr="005154D8">
        <w:t xml:space="preserve"> into </w:t>
      </w:r>
      <w:r w:rsidR="001B4D5F" w:rsidRPr="005154D8">
        <w:t xml:space="preserve">its </w:t>
      </w:r>
      <w:r w:rsidRPr="005154D8">
        <w:t>CSA system</w:t>
      </w:r>
      <w:r w:rsidR="00A8001F">
        <w:t>,</w:t>
      </w:r>
      <w:r w:rsidRPr="005154D8">
        <w:t xml:space="preserve"> CM data provided by </w:t>
      </w:r>
      <w:r w:rsidR="00C67593" w:rsidRPr="005154D8">
        <w:t xml:space="preserve">a Defence agency or </w:t>
      </w:r>
      <w:r w:rsidRPr="005154D8">
        <w:t>ano</w:t>
      </w:r>
      <w:r w:rsidR="00C67593" w:rsidRPr="005154D8">
        <w:t>ther Commonwealth contractor</w:t>
      </w:r>
      <w:r w:rsidR="004F69A6" w:rsidRPr="005154D8">
        <w:t xml:space="preserve">.  This </w:t>
      </w:r>
      <w:r w:rsidR="00C67593" w:rsidRPr="005154D8">
        <w:t>may</w:t>
      </w:r>
      <w:r w:rsidR="004F69A6" w:rsidRPr="005154D8">
        <w:t xml:space="preserve"> be applicable if the Contractor has system-level responsibilities for CM and </w:t>
      </w:r>
      <w:r w:rsidR="004C0E05">
        <w:t xml:space="preserve">the </w:t>
      </w:r>
      <w:r w:rsidR="00C67593" w:rsidRPr="005154D8">
        <w:t xml:space="preserve">Defence agencies or </w:t>
      </w:r>
      <w:r w:rsidR="004F69A6" w:rsidRPr="005154D8">
        <w:t>other</w:t>
      </w:r>
      <w:r w:rsidR="00C67593" w:rsidRPr="005154D8">
        <w:t xml:space="preserve"> contractors (ie, </w:t>
      </w:r>
      <w:r w:rsidR="00E675E5">
        <w:t>as Associated Parties</w:t>
      </w:r>
      <w:r w:rsidR="00C67593" w:rsidRPr="005154D8">
        <w:t>)</w:t>
      </w:r>
      <w:r w:rsidR="004F69A6" w:rsidRPr="005154D8">
        <w:t xml:space="preserve"> </w:t>
      </w:r>
      <w:r w:rsidR="00C67593" w:rsidRPr="005154D8">
        <w:t>provide CM data for design changes</w:t>
      </w:r>
      <w:r w:rsidR="008C78CA">
        <w:t xml:space="preserve"> for</w:t>
      </w:r>
      <w:r w:rsidR="008C78CA" w:rsidRPr="005154D8">
        <w:t xml:space="preserve"> </w:t>
      </w:r>
      <w:r w:rsidR="004C0E05">
        <w:t>sub</w:t>
      </w:r>
      <w:r w:rsidR="008C78CA" w:rsidRPr="005154D8">
        <w:t>systems</w:t>
      </w:r>
      <w:r w:rsidR="008C78CA">
        <w:t xml:space="preserve"> and components</w:t>
      </w:r>
      <w:r w:rsidR="00C67593" w:rsidRPr="005154D8">
        <w:t xml:space="preserve">.  </w:t>
      </w:r>
      <w:r w:rsidR="008C78CA">
        <w:t xml:space="preserve">SOW clause 3.6 refers to the co-operation </w:t>
      </w:r>
      <w:r w:rsidR="004C0E05">
        <w:t xml:space="preserve">and co-ordination </w:t>
      </w:r>
      <w:r w:rsidR="008C78CA">
        <w:t>required in these circumstances.</w:t>
      </w:r>
      <w:r w:rsidR="00C67593" w:rsidRPr="005154D8">
        <w:t xml:space="preserve">  If the Contractor will not be required to incorporate data from Defence or a</w:t>
      </w:r>
      <w:r w:rsidR="008C78CA">
        <w:t xml:space="preserve">n Associated </w:t>
      </w:r>
      <w:r w:rsidR="008C78CA" w:rsidRPr="005154D8">
        <w:t>Part</w:t>
      </w:r>
      <w:r w:rsidR="008C78CA">
        <w:t>y</w:t>
      </w:r>
      <w:r w:rsidR="00C67593" w:rsidRPr="005154D8">
        <w:t>, then drafters should delete the optional clause.</w:t>
      </w:r>
    </w:p>
    <w:p w14:paraId="3A0A930D" w14:textId="230D9D16" w:rsidR="0038013B" w:rsidRPr="005154D8" w:rsidRDefault="00ED5257" w:rsidP="009B0308">
      <w:pPr>
        <w:pStyle w:val="GuideText-ASDEFCON"/>
      </w:pPr>
      <w:r>
        <w:t>If</w:t>
      </w:r>
      <w:r w:rsidR="0038013B">
        <w:t xml:space="preserve"> </w:t>
      </w:r>
      <w:r w:rsidR="00862FF0">
        <w:t xml:space="preserve">requiring the contractor to </w:t>
      </w:r>
      <w:r w:rsidR="0038013B">
        <w:t>us</w:t>
      </w:r>
      <w:r w:rsidR="00862FF0">
        <w:t>e</w:t>
      </w:r>
      <w:r w:rsidR="0038013B">
        <w:t xml:space="preserve"> ERP</w:t>
      </w:r>
      <w:r w:rsidR="00862FF0">
        <w:t xml:space="preserve"> for a CSA system</w:t>
      </w:r>
      <w:r w:rsidR="0038013B">
        <w:t xml:space="preserve">, drafters </w:t>
      </w:r>
      <w:r>
        <w:t>should</w:t>
      </w:r>
      <w:r w:rsidR="0038013B">
        <w:t xml:space="preserve"> refer to the “</w:t>
      </w:r>
      <w:r w:rsidR="00862FF0" w:rsidRPr="004A2D42">
        <w:rPr>
          <w:i/>
        </w:rPr>
        <w:t xml:space="preserve">Using ERP for </w:t>
      </w:r>
      <w:r w:rsidR="0038013B" w:rsidRPr="00ED5257">
        <w:rPr>
          <w:i/>
        </w:rPr>
        <w:t>Engineering</w:t>
      </w:r>
      <w:r w:rsidR="00862FF0">
        <w:rPr>
          <w:i/>
        </w:rPr>
        <w:t xml:space="preserve"> </w:t>
      </w:r>
      <w:r w:rsidR="00862FF0" w:rsidRPr="00862FF0">
        <w:rPr>
          <w:i/>
        </w:rPr>
        <w:sym w:font="Wingdings" w:char="F0E0"/>
      </w:r>
      <w:r w:rsidR="00862FF0">
        <w:rPr>
          <w:i/>
        </w:rPr>
        <w:t xml:space="preserve"> Manage Configuration</w:t>
      </w:r>
      <w:r w:rsidR="00862FF0" w:rsidRPr="004A2D42">
        <w:t>” processes in the ERP system steps library</w:t>
      </w:r>
      <w:r w:rsidR="0038013B" w:rsidRPr="004A2D42">
        <w:t xml:space="preserve"> </w:t>
      </w:r>
      <w:r>
        <w:t xml:space="preserve">link: </w:t>
      </w:r>
      <w:r w:rsidR="0038013B">
        <w:t xml:space="preserve"> </w:t>
      </w:r>
      <w:hyperlink r:id="rId8" w:history="1">
        <w:r w:rsidRPr="00077671">
          <w:rPr>
            <w:rStyle w:val="Hyperlink"/>
          </w:rPr>
          <w:t>https://objcdc5/id:BM72190815/document/versions/latest</w:t>
        </w:r>
      </w:hyperlink>
      <w:r>
        <w:t xml:space="preserve"> </w:t>
      </w:r>
    </w:p>
    <w:p w14:paraId="698C870F" w14:textId="59FA37B8" w:rsidR="001D585A" w:rsidRPr="005154D8" w:rsidRDefault="00EB5320" w:rsidP="009B0308">
      <w:pPr>
        <w:pStyle w:val="GuideText-ASDEFCON"/>
      </w:pPr>
      <w:r w:rsidRPr="005154D8">
        <w:t xml:space="preserve">For this optional clause to be applicable, Option A (Contractor access to </w:t>
      </w:r>
      <w:r>
        <w:t>a</w:t>
      </w:r>
      <w:r w:rsidRPr="005154D8">
        <w:t xml:space="preserve"> Defence CSA system) would </w:t>
      </w:r>
      <w:r>
        <w:t xml:space="preserve">also </w:t>
      </w:r>
      <w:r w:rsidRPr="005154D8">
        <w:t>be selected.</w:t>
      </w:r>
      <w:r>
        <w:t xml:space="preserve">  Also,</w:t>
      </w:r>
      <w:r w:rsidR="00C67593" w:rsidRPr="005154D8">
        <w:t xml:space="preserve"> </w:t>
      </w:r>
      <w:r>
        <w:t>for</w:t>
      </w:r>
      <w:r w:rsidR="009207BA" w:rsidRPr="005154D8">
        <w:t xml:space="preserve"> another contractor</w:t>
      </w:r>
      <w:r w:rsidR="00C67593" w:rsidRPr="005154D8">
        <w:t xml:space="preserve"> </w:t>
      </w:r>
      <w:r>
        <w:t>to provide</w:t>
      </w:r>
      <w:r w:rsidRPr="005154D8">
        <w:t xml:space="preserve"> </w:t>
      </w:r>
      <w:r w:rsidR="00C67593" w:rsidRPr="005154D8">
        <w:t xml:space="preserve">the </w:t>
      </w:r>
      <w:r>
        <w:t>information exchange files needed</w:t>
      </w:r>
      <w:r w:rsidR="00C67593" w:rsidRPr="005154D8">
        <w:t xml:space="preserve">, </w:t>
      </w:r>
      <w:r w:rsidR="0067530D" w:rsidRPr="005154D8">
        <w:t>Option C</w:t>
      </w:r>
      <w:r w:rsidR="001D585A" w:rsidRPr="005154D8">
        <w:t xml:space="preserve"> </w:t>
      </w:r>
      <w:r w:rsidR="009207BA" w:rsidRPr="005154D8">
        <w:t xml:space="preserve">in the preceding set of options (or </w:t>
      </w:r>
      <w:r>
        <w:t xml:space="preserve">an </w:t>
      </w:r>
      <w:r w:rsidR="009207BA" w:rsidRPr="005154D8">
        <w:t xml:space="preserve">equivalent) </w:t>
      </w:r>
      <w:r>
        <w:t>would be</w:t>
      </w:r>
      <w:r w:rsidR="001D585A" w:rsidRPr="005154D8">
        <w:t xml:space="preserve"> included </w:t>
      </w:r>
      <w:r w:rsidR="00C67593" w:rsidRPr="005154D8">
        <w:t>in th</w:t>
      </w:r>
      <w:r>
        <w:t>at</w:t>
      </w:r>
      <w:r w:rsidR="00C67593" w:rsidRPr="005154D8">
        <w:t xml:space="preserve"> other</w:t>
      </w:r>
      <w:r w:rsidR="001D585A" w:rsidRPr="005154D8">
        <w:t xml:space="preserve"> contract.</w:t>
      </w:r>
    </w:p>
    <w:p w14:paraId="4F264C73" w14:textId="77777777" w:rsidR="002B7D20" w:rsidRPr="005154D8" w:rsidRDefault="002B7D20" w:rsidP="009B0308">
      <w:pPr>
        <w:pStyle w:val="GuideMarginHead-ASDEFCON"/>
      </w:pPr>
      <w:r w:rsidRPr="00F276CA">
        <w:rPr>
          <w:u w:val="single"/>
        </w:rPr>
        <w:t>Related Clauses/Documents</w:t>
      </w:r>
      <w:r w:rsidRPr="005154D8">
        <w:t>:</w:t>
      </w:r>
    </w:p>
    <w:p w14:paraId="41EF2380" w14:textId="49E9EFD3" w:rsidR="00854CC5" w:rsidRDefault="00854CC5" w:rsidP="009B0308">
      <w:pPr>
        <w:pStyle w:val="GuideText-ASDEFCON"/>
      </w:pPr>
      <w:r>
        <w:t xml:space="preserve">Clause </w:t>
      </w:r>
      <w:r>
        <w:fldChar w:fldCharType="begin"/>
      </w:r>
      <w:r>
        <w:instrText xml:space="preserve"> REF _Ref232495263 \r \h </w:instrText>
      </w:r>
      <w:r>
        <w:fldChar w:fldCharType="separate"/>
      </w:r>
      <w:r w:rsidR="004A2D42">
        <w:t>6.2.2</w:t>
      </w:r>
      <w:r>
        <w:fldChar w:fldCharType="end"/>
      </w:r>
      <w:r>
        <w:t xml:space="preserve">, </w:t>
      </w:r>
      <w:r>
        <w:fldChar w:fldCharType="begin"/>
      </w:r>
      <w:r>
        <w:instrText xml:space="preserve"> REF _Ref232495263 \h </w:instrText>
      </w:r>
      <w:r>
        <w:fldChar w:fldCharType="separate"/>
      </w:r>
      <w:r w:rsidR="004A2D42" w:rsidRPr="005154D8">
        <w:t>Baseline Management</w:t>
      </w:r>
      <w:r>
        <w:fldChar w:fldCharType="end"/>
      </w:r>
    </w:p>
    <w:p w14:paraId="0B4FB73D" w14:textId="25C654F6" w:rsidR="005B530E" w:rsidRPr="005154D8" w:rsidRDefault="005B530E" w:rsidP="009B0308">
      <w:pPr>
        <w:pStyle w:val="GuideText-ASDEFCON"/>
      </w:pPr>
      <w:r w:rsidRPr="005154D8">
        <w:t xml:space="preserve">Clause </w:t>
      </w:r>
      <w:r w:rsidRPr="005154D8">
        <w:fldChar w:fldCharType="begin"/>
      </w:r>
      <w:r w:rsidRPr="005154D8">
        <w:instrText xml:space="preserve"> REF _Ref232378122 \r \h </w:instrText>
      </w:r>
      <w:r w:rsidR="00CB5EB7" w:rsidRPr="005154D8">
        <w:instrText xml:space="preserve"> \* MERGEFORMAT </w:instrText>
      </w:r>
      <w:r w:rsidRPr="005154D8">
        <w:fldChar w:fldCharType="separate"/>
      </w:r>
      <w:r w:rsidR="004A2D42">
        <w:t>6.2.3</w:t>
      </w:r>
      <w:r w:rsidRPr="005154D8">
        <w:fldChar w:fldCharType="end"/>
      </w:r>
      <w:r w:rsidRPr="005154D8">
        <w:t xml:space="preserve">, </w:t>
      </w:r>
      <w:r w:rsidR="003A78A8">
        <w:t>Military</w:t>
      </w:r>
      <w:r w:rsidR="003A78A8" w:rsidRPr="005154D8">
        <w:t xml:space="preserve"> </w:t>
      </w:r>
      <w:r w:rsidRPr="005154D8">
        <w:t>Type Certification</w:t>
      </w:r>
      <w:r w:rsidR="00C822F4">
        <w:t xml:space="preserve"> </w:t>
      </w:r>
      <w:r w:rsidRPr="005154D8">
        <w:t xml:space="preserve">/ </w:t>
      </w:r>
      <w:r w:rsidR="006F7E4C">
        <w:t>Maritime</w:t>
      </w:r>
      <w:r w:rsidR="006F7E4C" w:rsidRPr="005154D8">
        <w:t xml:space="preserve"> </w:t>
      </w:r>
      <w:r w:rsidRPr="005154D8">
        <w:t>Materiel Certification</w:t>
      </w:r>
    </w:p>
    <w:p w14:paraId="0CF58692" w14:textId="1F2938EF" w:rsidR="00EB5320" w:rsidRDefault="00EB5320" w:rsidP="009B0308">
      <w:pPr>
        <w:pStyle w:val="GuideText-ASDEFCON"/>
      </w:pPr>
      <w:r>
        <w:t>Draft SOW clause 2.3, Data Management System</w:t>
      </w:r>
    </w:p>
    <w:p w14:paraId="4BC59C87" w14:textId="6764469B" w:rsidR="00EB5320" w:rsidRDefault="00EB5320" w:rsidP="009B0308">
      <w:pPr>
        <w:pStyle w:val="GuideText-ASDEFCON"/>
      </w:pPr>
      <w:r>
        <w:t xml:space="preserve">Draft SOW clause 3.6, </w:t>
      </w:r>
      <w:r w:rsidRPr="004D5B3D">
        <w:t>Co</w:t>
      </w:r>
      <w:r>
        <w:t>-</w:t>
      </w:r>
      <w:r w:rsidRPr="004D5B3D">
        <w:t>ordination and Co</w:t>
      </w:r>
      <w:r>
        <w:t>-</w:t>
      </w:r>
      <w:r w:rsidRPr="004D5B3D">
        <w:t>operation</w:t>
      </w:r>
    </w:p>
    <w:p w14:paraId="0C356260" w14:textId="63B4A1D0" w:rsidR="005B530E" w:rsidRPr="005154D8" w:rsidRDefault="00186EB0" w:rsidP="009B0308">
      <w:pPr>
        <w:pStyle w:val="GuideText-ASDEFCON"/>
      </w:pPr>
      <w:r w:rsidRPr="005154D8">
        <w:t xml:space="preserve">Draft </w:t>
      </w:r>
      <w:r w:rsidR="00CD3395" w:rsidRPr="005154D8">
        <w:t xml:space="preserve">SOW clause </w:t>
      </w:r>
      <w:r w:rsidR="003D221B" w:rsidRPr="005154D8">
        <w:t>3.1</w:t>
      </w:r>
      <w:r w:rsidR="00254B6D">
        <w:t>3</w:t>
      </w:r>
      <w:r w:rsidR="003D221B" w:rsidRPr="005154D8">
        <w:t>.</w:t>
      </w:r>
      <w:r w:rsidR="00254B6D">
        <w:t>3</w:t>
      </w:r>
      <w:r w:rsidR="005B530E" w:rsidRPr="005154D8">
        <w:t xml:space="preserve">, </w:t>
      </w:r>
      <w:r w:rsidR="00A81F3B" w:rsidRPr="005154D8">
        <w:t>Information System Security</w:t>
      </w:r>
    </w:p>
    <w:p w14:paraId="770BADBA" w14:textId="77777777" w:rsidR="002B7D20" w:rsidRPr="005154D8" w:rsidRDefault="002B7D20" w:rsidP="009B0308">
      <w:pPr>
        <w:pStyle w:val="GuideText-ASDEFCON"/>
      </w:pPr>
      <w:r w:rsidRPr="005154D8">
        <w:t>DID-ENG-CMP and DID-ENG-CEMP</w:t>
      </w:r>
    </w:p>
    <w:p w14:paraId="1614A2E5" w14:textId="77777777" w:rsidR="00664E5F" w:rsidRDefault="00664E5F" w:rsidP="009B0308">
      <w:pPr>
        <w:pStyle w:val="GuideText-ASDEFCON"/>
      </w:pPr>
      <w:r w:rsidRPr="005154D8">
        <w:t>DID-CM-DATA-CSAR, Configuration Status Accounting Report</w:t>
      </w:r>
    </w:p>
    <w:p w14:paraId="30B9FB71" w14:textId="77777777" w:rsidR="00F5134A" w:rsidRPr="005154D8" w:rsidRDefault="00F5134A" w:rsidP="009B0308">
      <w:pPr>
        <w:pStyle w:val="GuideText-ASDEFCON"/>
      </w:pPr>
      <w:r>
        <w:t xml:space="preserve">DID-CM-DATA-XDATA, </w:t>
      </w:r>
      <w:r w:rsidR="001140EB" w:rsidRPr="001140EB">
        <w:t>Contractor-Defence CM Data Exchange Schema</w:t>
      </w:r>
    </w:p>
    <w:p w14:paraId="69EFE621" w14:textId="77777777" w:rsidR="002B7D20" w:rsidRPr="005154D8" w:rsidRDefault="002B7D20" w:rsidP="009B0308">
      <w:pPr>
        <w:pStyle w:val="GuideMarginHead-ASDEFCON"/>
      </w:pPr>
      <w:r w:rsidRPr="00F276CA">
        <w:rPr>
          <w:u w:val="single"/>
        </w:rPr>
        <w:t>Optional Clauses</w:t>
      </w:r>
      <w:r w:rsidRPr="005154D8">
        <w:t>:</w:t>
      </w:r>
      <w:r w:rsidRPr="005154D8">
        <w:tab/>
        <w:t>None</w:t>
      </w:r>
    </w:p>
    <w:bookmarkStart w:id="5" w:name="_Toc32915562"/>
    <w:p w14:paraId="335C7627" w14:textId="1B24934B" w:rsidR="002B7D20" w:rsidRPr="005154D8" w:rsidRDefault="00622493" w:rsidP="00A861C4">
      <w:pPr>
        <w:pStyle w:val="heading"/>
      </w:pPr>
      <w:r w:rsidRPr="005154D8">
        <w:fldChar w:fldCharType="begin"/>
      </w:r>
      <w:r w:rsidRPr="005154D8">
        <w:instrText xml:space="preserve"> REF _Ref447793131 \r \h </w:instrText>
      </w:r>
      <w:r w:rsidRPr="005154D8">
        <w:fldChar w:fldCharType="separate"/>
      </w:r>
      <w:r w:rsidR="004A2D42">
        <w:t>6.2.7</w:t>
      </w:r>
      <w:r w:rsidRPr="005154D8">
        <w:fldChar w:fldCharType="end"/>
      </w:r>
      <w:r w:rsidR="00A861C4" w:rsidRPr="005154D8">
        <w:tab/>
      </w:r>
      <w:r w:rsidR="002B7D20" w:rsidRPr="005154D8">
        <w:t>Configuration Audits</w:t>
      </w:r>
      <w:bookmarkEnd w:id="5"/>
    </w:p>
    <w:p w14:paraId="7D2D7ACD" w14:textId="77777777" w:rsidR="002B7D20" w:rsidRPr="005154D8" w:rsidRDefault="002B7D20" w:rsidP="009B0308">
      <w:pPr>
        <w:pStyle w:val="GuideMarginHead-ASDEFCON"/>
      </w:pPr>
      <w:r w:rsidRPr="005154D8">
        <w:rPr>
          <w:u w:val="single"/>
        </w:rPr>
        <w:t>Status</w:t>
      </w:r>
      <w:r w:rsidRPr="005154D8">
        <w:rPr>
          <w:rStyle w:val="MarginheadingChar"/>
        </w:rPr>
        <w:t>:</w:t>
      </w:r>
      <w:r w:rsidRPr="005154D8">
        <w:tab/>
        <w:t>Core</w:t>
      </w:r>
    </w:p>
    <w:p w14:paraId="54CCF2FF" w14:textId="77777777" w:rsidR="002B7D20" w:rsidRPr="005154D8" w:rsidRDefault="002B7D20" w:rsidP="009B0308">
      <w:pPr>
        <w:pStyle w:val="GuideMarginHead-ASDEFCON"/>
      </w:pPr>
      <w:r w:rsidRPr="005154D8">
        <w:rPr>
          <w:u w:val="single"/>
        </w:rPr>
        <w:t>Purpose</w:t>
      </w:r>
      <w:r w:rsidRPr="005154D8">
        <w:rPr>
          <w:rStyle w:val="MarginheadingChar"/>
        </w:rPr>
        <w:t>:</w:t>
      </w:r>
      <w:r w:rsidRPr="005154D8">
        <w:tab/>
        <w:t>To identify the Configura</w:t>
      </w:r>
      <w:r w:rsidR="004D75D8" w:rsidRPr="005154D8">
        <w:t xml:space="preserve">tion Audit processes </w:t>
      </w:r>
      <w:r w:rsidRPr="005154D8">
        <w:t>to be performed by the Contractor.</w:t>
      </w:r>
    </w:p>
    <w:p w14:paraId="55930976" w14:textId="13BC699D" w:rsidR="002B7D20" w:rsidRPr="005154D8" w:rsidRDefault="002B7D20" w:rsidP="009B0308">
      <w:pPr>
        <w:pStyle w:val="GuideMarginHead-ASDEFCON"/>
      </w:pPr>
      <w:r w:rsidRPr="005154D8">
        <w:rPr>
          <w:u w:val="single"/>
        </w:rPr>
        <w:t>Policy</w:t>
      </w:r>
      <w:r w:rsidRPr="005154D8">
        <w:rPr>
          <w:rStyle w:val="MarginheadingChar"/>
        </w:rPr>
        <w:t>:</w:t>
      </w:r>
      <w:r w:rsidRPr="005154D8">
        <w:tab/>
      </w:r>
      <w:r w:rsidR="00D53430">
        <w:t>EMM</w:t>
      </w:r>
      <w:r w:rsidR="008D1A29" w:rsidRPr="006F2AB7">
        <w:t xml:space="preserve"> </w:t>
      </w:r>
      <w:r w:rsidR="006743AB" w:rsidRPr="006F2AB7">
        <w:t xml:space="preserve">Chapter </w:t>
      </w:r>
      <w:r w:rsidR="00D53430">
        <w:t>2</w:t>
      </w:r>
      <w:r w:rsidR="008D1A29" w:rsidRPr="006F2AB7">
        <w:t>,</w:t>
      </w:r>
      <w:r w:rsidR="008D1A29" w:rsidRPr="005154D8">
        <w:rPr>
          <w:i/>
        </w:rPr>
        <w:t xml:space="preserve"> </w:t>
      </w:r>
      <w:r w:rsidRPr="005154D8">
        <w:rPr>
          <w:i/>
        </w:rPr>
        <w:t>Configuration Management</w:t>
      </w:r>
      <w:r w:rsidR="00D53430">
        <w:rPr>
          <w:i/>
        </w:rPr>
        <w:t xml:space="preserve"> and Technical Data</w:t>
      </w:r>
    </w:p>
    <w:p w14:paraId="04DED222" w14:textId="24CEDE3E" w:rsidR="002B7D20" w:rsidRDefault="002B7D20" w:rsidP="009B0308">
      <w:pPr>
        <w:pStyle w:val="GuideMarginHead-ASDEFCON"/>
      </w:pPr>
      <w:r w:rsidRPr="005154D8">
        <w:rPr>
          <w:u w:val="single"/>
        </w:rPr>
        <w:t>Guidance</w:t>
      </w:r>
      <w:r w:rsidRPr="005154D8">
        <w:rPr>
          <w:rStyle w:val="MarginheadingChar"/>
        </w:rPr>
        <w:t>:</w:t>
      </w:r>
      <w:r w:rsidRPr="005154D8">
        <w:tab/>
        <w:t xml:space="preserve">Configuration Audit should be addressed in the CMP, or the </w:t>
      </w:r>
      <w:r w:rsidR="00104219">
        <w:t>plan</w:t>
      </w:r>
      <w:r w:rsidR="00104219" w:rsidRPr="005154D8">
        <w:t xml:space="preserve"> </w:t>
      </w:r>
      <w:r w:rsidRPr="005154D8">
        <w:t>detailing the CM requirements if the</w:t>
      </w:r>
      <w:r w:rsidR="00484156" w:rsidRPr="005154D8">
        <w:t>se have</w:t>
      </w:r>
      <w:r w:rsidRPr="005154D8">
        <w:t xml:space="preserve"> been rolled up into a higher</w:t>
      </w:r>
      <w:r w:rsidR="00A8001F">
        <w:t>-</w:t>
      </w:r>
      <w:r w:rsidRPr="005154D8">
        <w:t xml:space="preserve">level </w:t>
      </w:r>
      <w:r w:rsidR="00104219">
        <w:t>plan</w:t>
      </w:r>
      <w:r w:rsidRPr="005154D8">
        <w:t>.</w:t>
      </w:r>
    </w:p>
    <w:p w14:paraId="2F30B948" w14:textId="14B2C996" w:rsidR="00104C82" w:rsidRPr="005154D8" w:rsidRDefault="00104C82" w:rsidP="00104C82">
      <w:pPr>
        <w:pStyle w:val="GuideText-ASDEFCON"/>
      </w:pPr>
      <w:r>
        <w:t xml:space="preserve">Clause </w:t>
      </w:r>
      <w:r>
        <w:fldChar w:fldCharType="begin"/>
      </w:r>
      <w:r>
        <w:instrText xml:space="preserve"> REF _Ref199336119 \w \h </w:instrText>
      </w:r>
      <w:r>
        <w:fldChar w:fldCharType="separate"/>
      </w:r>
      <w:r w:rsidR="004A2D42">
        <w:t>6.2.7.9</w:t>
      </w:r>
      <w:r>
        <w:fldChar w:fldCharType="end"/>
      </w:r>
      <w:r>
        <w:t xml:space="preserve"> refers to the conduct of Major Changes and Minor Changes within the Recurring Services Fees under clause 6.2.5 of DSD-ENG-SERV.  If these Major Changes and Minor Changes have not been included as Recurring Services</w:t>
      </w:r>
      <w:r w:rsidR="00DA1B1B">
        <w:t xml:space="preserve"> in DSD-ENG-SERV</w:t>
      </w:r>
      <w:r>
        <w:t xml:space="preserve">, </w:t>
      </w:r>
      <w:r w:rsidR="00DA1B1B">
        <w:t>then the reference to those Recurring Services can be deleted.</w:t>
      </w:r>
    </w:p>
    <w:p w14:paraId="733002CB" w14:textId="77777777" w:rsidR="002B7D20" w:rsidRPr="005154D8" w:rsidRDefault="002B7D20" w:rsidP="009B0308">
      <w:pPr>
        <w:pStyle w:val="GuideMarginHead-ASDEFCON"/>
      </w:pPr>
      <w:r w:rsidRPr="00F276CA">
        <w:rPr>
          <w:u w:val="single"/>
        </w:rPr>
        <w:t>Related Clauses/Documents</w:t>
      </w:r>
      <w:r w:rsidRPr="005154D8">
        <w:t>:</w:t>
      </w:r>
    </w:p>
    <w:p w14:paraId="13E8188A" w14:textId="77777777" w:rsidR="002B7D20" w:rsidRPr="005154D8" w:rsidRDefault="002B7D20" w:rsidP="009B0308">
      <w:pPr>
        <w:pStyle w:val="GuideText-ASDEFCON"/>
      </w:pPr>
      <w:r w:rsidRPr="005154D8">
        <w:t>DID-ENG-CMP and DID-ENG-CEMP</w:t>
      </w:r>
    </w:p>
    <w:p w14:paraId="4A022419" w14:textId="77777777" w:rsidR="00664E5F" w:rsidRPr="005154D8" w:rsidRDefault="00664E5F" w:rsidP="009B0308">
      <w:pPr>
        <w:pStyle w:val="GuideText-ASDEFCON"/>
      </w:pPr>
      <w:r w:rsidRPr="005154D8">
        <w:t>DSD-ENG-SERV for Mandated System Reviews</w:t>
      </w:r>
    </w:p>
    <w:p w14:paraId="4F2FB53D" w14:textId="6B35DDBF" w:rsidR="002B7D20" w:rsidRPr="005154D8" w:rsidRDefault="002B7D20" w:rsidP="009B0308">
      <w:pPr>
        <w:pStyle w:val="GuideMarginHead-ASDEFCON"/>
      </w:pPr>
      <w:r w:rsidRPr="00F276CA">
        <w:rPr>
          <w:u w:val="single"/>
        </w:rPr>
        <w:t>Optional Clauses</w:t>
      </w:r>
      <w:r w:rsidRPr="005154D8">
        <w:t>:</w:t>
      </w:r>
      <w:r w:rsidRPr="005154D8">
        <w:tab/>
        <w:t>None</w:t>
      </w:r>
    </w:p>
    <w:p w14:paraId="25897809" w14:textId="77777777" w:rsidR="002B7D20" w:rsidRPr="005154D8" w:rsidRDefault="002B7D20" w:rsidP="00CE2E4B">
      <w:pPr>
        <w:rPr>
          <w:b/>
          <w:caps/>
          <w:sz w:val="28"/>
        </w:rPr>
        <w:sectPr w:rsidR="002B7D20" w:rsidRPr="005154D8" w:rsidSect="002116EA">
          <w:headerReference w:type="default" r:id="rId9"/>
          <w:footerReference w:type="default" r:id="rId10"/>
          <w:pgSz w:w="11906" w:h="16838" w:code="9"/>
          <w:pgMar w:top="1418" w:right="1418" w:bottom="1418" w:left="1418" w:header="567" w:footer="283" w:gutter="0"/>
          <w:pgNumType w:fmt="lowerRoman" w:start="1"/>
          <w:cols w:space="720"/>
          <w:docGrid w:linePitch="272"/>
        </w:sectPr>
      </w:pPr>
    </w:p>
    <w:p w14:paraId="25CEC2B8" w14:textId="77777777" w:rsidR="002B7D20" w:rsidRPr="005154D8" w:rsidRDefault="002B7D20">
      <w:pPr>
        <w:pStyle w:val="TitleChapter"/>
      </w:pPr>
      <w:r w:rsidRPr="005154D8">
        <w:t>Detailed Service Description</w:t>
      </w:r>
    </w:p>
    <w:p w14:paraId="0810D155" w14:textId="2A8E3BE3" w:rsidR="002B7D20" w:rsidRPr="005154D8" w:rsidRDefault="00133E5C" w:rsidP="00160C4B">
      <w:pPr>
        <w:pStyle w:val="SOWHL1-ASDEFCON"/>
        <w:numPr>
          <w:ilvl w:val="0"/>
          <w:numId w:val="57"/>
        </w:numPr>
      </w:pPr>
      <w:bookmarkStart w:id="6" w:name="_Toc515805636"/>
      <w:r w:rsidRPr="005154D8">
        <w:t>DSD NUMBER:</w:t>
      </w:r>
      <w:r w:rsidRPr="005154D8">
        <w:tab/>
      </w:r>
      <w:r w:rsidR="004A2D42">
        <w:fldChar w:fldCharType="begin"/>
      </w:r>
      <w:r w:rsidR="004A2D42">
        <w:instrText xml:space="preserve"> DOCPROPERTY  Title  \* MERGEFORMAT </w:instrText>
      </w:r>
      <w:r w:rsidR="004A2D42">
        <w:fldChar w:fldCharType="separate"/>
      </w:r>
      <w:r w:rsidR="004A2D42">
        <w:t>DSD-ENG-CM</w:t>
      </w:r>
      <w:r w:rsidR="004A2D42">
        <w:fldChar w:fldCharType="end"/>
      </w:r>
      <w:r w:rsidR="004179E8" w:rsidRPr="005154D8">
        <w:t>-</w:t>
      </w:r>
      <w:r w:rsidR="004A2D42">
        <w:fldChar w:fldCharType="begin"/>
      </w:r>
      <w:r w:rsidR="004A2D42">
        <w:instrText xml:space="preserve"> DOCPROPERTY Version </w:instrText>
      </w:r>
      <w:r w:rsidR="004A2D42">
        <w:fldChar w:fldCharType="separate"/>
      </w:r>
      <w:r w:rsidR="004A2D42">
        <w:t>V5.3</w:t>
      </w:r>
      <w:r w:rsidR="004A2D42">
        <w:fldChar w:fldCharType="end"/>
      </w:r>
    </w:p>
    <w:p w14:paraId="083B5E1C" w14:textId="77777777" w:rsidR="002B7D20" w:rsidRPr="005154D8" w:rsidRDefault="00133E5C" w:rsidP="009B0308">
      <w:pPr>
        <w:pStyle w:val="SOWHL1-ASDEFCON"/>
      </w:pPr>
      <w:bookmarkStart w:id="7" w:name="_Toc515805637"/>
      <w:r w:rsidRPr="005154D8">
        <w:t>TITLE:</w:t>
      </w:r>
      <w:r w:rsidRPr="005154D8">
        <w:tab/>
      </w:r>
      <w:bookmarkEnd w:id="7"/>
      <w:r w:rsidRPr="005154D8">
        <w:t xml:space="preserve">CONFIGURATION MANAGEMENT </w:t>
      </w:r>
      <w:bookmarkStart w:id="8" w:name="_Toc515805639"/>
      <w:r w:rsidRPr="005154D8">
        <w:t>SERVICES</w:t>
      </w:r>
      <w:bookmarkEnd w:id="8"/>
    </w:p>
    <w:p w14:paraId="6895FC6F" w14:textId="77777777" w:rsidR="002B7D20" w:rsidRPr="005154D8" w:rsidRDefault="00133E5C" w:rsidP="009B0308">
      <w:pPr>
        <w:pStyle w:val="SOWHL1-ASDEFCON"/>
      </w:pPr>
      <w:bookmarkStart w:id="9" w:name="_Toc515805640"/>
      <w:r w:rsidRPr="005154D8">
        <w:t>DESCRIPTION AND INTENDED USE</w:t>
      </w:r>
    </w:p>
    <w:p w14:paraId="5D022B3A" w14:textId="77777777" w:rsidR="00685F40" w:rsidRPr="005154D8" w:rsidRDefault="002B7D20" w:rsidP="009B0308">
      <w:pPr>
        <w:pStyle w:val="SOWTL2-ASDEFCON"/>
      </w:pPr>
      <w:r w:rsidRPr="005154D8">
        <w:t xml:space="preserve">This DSD defines the requirements for Services and activities related to </w:t>
      </w:r>
      <w:r w:rsidR="0064458C" w:rsidRPr="005154D8">
        <w:t>Configuration Management (</w:t>
      </w:r>
      <w:r w:rsidRPr="005154D8">
        <w:t>CM</w:t>
      </w:r>
      <w:r w:rsidR="0064458C" w:rsidRPr="005154D8">
        <w:t>)</w:t>
      </w:r>
      <w:r w:rsidRPr="005154D8">
        <w:t xml:space="preserve"> of the </w:t>
      </w:r>
      <w:r w:rsidR="00484156" w:rsidRPr="005154D8">
        <w:t>Products identified at Annex A to the SOW</w:t>
      </w:r>
      <w:r w:rsidRPr="005154D8">
        <w:t>.</w:t>
      </w:r>
    </w:p>
    <w:p w14:paraId="37414868" w14:textId="77777777" w:rsidR="002B7D20" w:rsidRPr="005154D8" w:rsidRDefault="002B7D20" w:rsidP="009B0308">
      <w:pPr>
        <w:pStyle w:val="SOWTL2-ASDEFCON"/>
      </w:pPr>
      <w:r w:rsidRPr="005154D8">
        <w:t>The Commonwealth uses this DSD to define the range and scope of work related to CM required under the Contract.</w:t>
      </w:r>
    </w:p>
    <w:p w14:paraId="5E838CAE" w14:textId="77777777" w:rsidR="002B7D20" w:rsidRPr="005154D8" w:rsidRDefault="002B7D20" w:rsidP="009B0308">
      <w:pPr>
        <w:pStyle w:val="SOWTL2-ASDEFCON"/>
      </w:pPr>
      <w:r w:rsidRPr="005154D8">
        <w:t>The Contractor uses this DSD to identify the work requirements and Commonwealth interfaces, related to CM, required under the Contract.</w:t>
      </w:r>
    </w:p>
    <w:p w14:paraId="77B8D350" w14:textId="77777777" w:rsidR="002B7D20" w:rsidRPr="005154D8" w:rsidRDefault="00133E5C" w:rsidP="009B0308">
      <w:pPr>
        <w:pStyle w:val="SOWHL1-ASDEFCON"/>
      </w:pPr>
      <w:r w:rsidRPr="005154D8">
        <w:t>INTER-RELATIONSHIPS</w:t>
      </w:r>
      <w:bookmarkEnd w:id="9"/>
    </w:p>
    <w:p w14:paraId="088F97AE" w14:textId="77777777" w:rsidR="002B7D20" w:rsidRPr="005154D8" w:rsidRDefault="002B7D20" w:rsidP="009B0308">
      <w:pPr>
        <w:pStyle w:val="SOWTL2-ASDEFCON"/>
      </w:pPr>
      <w:r w:rsidRPr="005154D8">
        <w:t>This DSD forms part of the SOW.</w:t>
      </w:r>
    </w:p>
    <w:p w14:paraId="07BAAC2E" w14:textId="77777777" w:rsidR="002B7D20" w:rsidRPr="005154D8" w:rsidRDefault="002B7D20" w:rsidP="009B0308">
      <w:pPr>
        <w:pStyle w:val="SOWTL2-ASDEFCON"/>
      </w:pPr>
      <w:r w:rsidRPr="005154D8">
        <w:t xml:space="preserve">This DSD </w:t>
      </w:r>
      <w:r w:rsidR="00C86C71" w:rsidRPr="005154D8">
        <w:t>must be applied in conjunction with the Engineering Services defined in the Engineering Support requirements of the SOW and the other associated DSDs</w:t>
      </w:r>
      <w:r w:rsidRPr="005154D8">
        <w:t>.</w:t>
      </w:r>
    </w:p>
    <w:p w14:paraId="1F6C1C82" w14:textId="77777777" w:rsidR="002B7D20" w:rsidRPr="005154D8" w:rsidRDefault="00133E5C" w:rsidP="009B0308">
      <w:pPr>
        <w:pStyle w:val="SOWHL1-ASDEFCON"/>
      </w:pPr>
      <w:bookmarkStart w:id="10" w:name="_Ref232377130"/>
      <w:bookmarkStart w:id="11" w:name="_Toc515805641"/>
      <w:r w:rsidRPr="005154D8">
        <w:t>APPLICABLE DOCUMENTS</w:t>
      </w:r>
      <w:bookmarkEnd w:id="10"/>
    </w:p>
    <w:p w14:paraId="118E58C2" w14:textId="77777777" w:rsidR="002B7D20" w:rsidRPr="005154D8" w:rsidRDefault="002B7D20" w:rsidP="009B0308">
      <w:pPr>
        <w:pStyle w:val="SOWTL2-ASDEFCON"/>
      </w:pPr>
      <w:r w:rsidRPr="005154D8">
        <w:t xml:space="preserve">The following documents form </w:t>
      </w:r>
      <w:r w:rsidR="00836442" w:rsidRPr="005154D8">
        <w:t xml:space="preserve">a </w:t>
      </w:r>
      <w:r w:rsidRPr="005154D8">
        <w:t>part of th</w:t>
      </w:r>
      <w:r w:rsidR="00836442" w:rsidRPr="005154D8">
        <w:t>is</w:t>
      </w:r>
      <w:r w:rsidRPr="005154D8">
        <w:t xml:space="preserve"> DSD to the extent specified herein:</w:t>
      </w:r>
    </w:p>
    <w:p w14:paraId="1CEFC06D" w14:textId="04C44660" w:rsidR="002B7D20" w:rsidRPr="005154D8" w:rsidRDefault="002B7D20" w:rsidP="009B0308">
      <w:pPr>
        <w:pStyle w:val="NoteToDrafters-ASDEFCON"/>
      </w:pPr>
      <w:r w:rsidRPr="005154D8">
        <w:t xml:space="preserve">Note to drafters:  </w:t>
      </w:r>
      <w:r w:rsidR="00CB75F6" w:rsidRPr="005154D8">
        <w:t xml:space="preserve">Edit the list of documents below to suit the requirements of this DSD (ie, include references applicable to </w:t>
      </w:r>
      <w:r w:rsidR="002E6968">
        <w:t xml:space="preserve">the </w:t>
      </w:r>
      <w:r w:rsidR="00C86C71" w:rsidRPr="005154D8">
        <w:t>CM</w:t>
      </w:r>
      <w:r w:rsidR="00CB75F6" w:rsidRPr="005154D8">
        <w:t xml:space="preserve"> Services</w:t>
      </w:r>
      <w:r w:rsidR="00892205">
        <w:t>)</w:t>
      </w:r>
      <w:r w:rsidR="00CB75F6" w:rsidRPr="005154D8">
        <w:t xml:space="preserve">.  Do not </w:t>
      </w:r>
      <w:r w:rsidR="00892205">
        <w:t xml:space="preserve">include reference to </w:t>
      </w:r>
      <w:r w:rsidR="00CB75F6" w:rsidRPr="005154D8">
        <w:t xml:space="preserve">Defence policy </w:t>
      </w:r>
      <w:r w:rsidR="006C245C" w:rsidRPr="005154D8">
        <w:t>unless the obligations for contractors are explicit</w:t>
      </w:r>
      <w:r w:rsidR="00892205">
        <w:t>;</w:t>
      </w:r>
      <w:r w:rsidR="006C245C" w:rsidRPr="005154D8">
        <w:t xml:space="preserve"> otherwise</w:t>
      </w:r>
      <w:r w:rsidR="00892205">
        <w:t>,</w:t>
      </w:r>
      <w:r w:rsidR="006C245C" w:rsidRPr="005154D8" w:rsidDel="006C245C">
        <w:t xml:space="preserve"> </w:t>
      </w:r>
      <w:r w:rsidR="00CB75F6" w:rsidRPr="005154D8">
        <w:t xml:space="preserve">these types of documents </w:t>
      </w:r>
      <w:r w:rsidR="00892205">
        <w:t xml:space="preserve">can be </w:t>
      </w:r>
      <w:r w:rsidR="00CB75F6" w:rsidRPr="005154D8">
        <w:t>open to interpretation within a contract.</w:t>
      </w:r>
    </w:p>
    <w:tbl>
      <w:tblPr>
        <w:tblW w:w="8046" w:type="dxa"/>
        <w:tblInd w:w="1134" w:type="dxa"/>
        <w:tblLayout w:type="fixed"/>
        <w:tblLook w:val="0000" w:firstRow="0" w:lastRow="0" w:firstColumn="0" w:lastColumn="0" w:noHBand="0" w:noVBand="0"/>
      </w:tblPr>
      <w:tblGrid>
        <w:gridCol w:w="1951"/>
        <w:gridCol w:w="6095"/>
      </w:tblGrid>
      <w:tr w:rsidR="00B0063A" w:rsidRPr="005154D8" w14:paraId="60110CD8" w14:textId="77777777" w:rsidTr="00294371">
        <w:tc>
          <w:tcPr>
            <w:tcW w:w="1951" w:type="dxa"/>
          </w:tcPr>
          <w:p w14:paraId="414055C4" w14:textId="77777777" w:rsidR="00B0063A" w:rsidRPr="005154D8" w:rsidRDefault="00B0063A" w:rsidP="00294371">
            <w:pPr>
              <w:pStyle w:val="Table10ptText-ASDEFCON"/>
            </w:pPr>
            <w:r>
              <w:t>ANP3411-0101</w:t>
            </w:r>
          </w:p>
        </w:tc>
        <w:tc>
          <w:tcPr>
            <w:tcW w:w="6095" w:type="dxa"/>
          </w:tcPr>
          <w:p w14:paraId="5C2705A9" w14:textId="77777777" w:rsidR="00B0063A" w:rsidRPr="00DD33D3" w:rsidRDefault="00B0063A" w:rsidP="00294371">
            <w:pPr>
              <w:pStyle w:val="Table10ptText-ASDEFCON"/>
            </w:pPr>
            <w:r w:rsidRPr="00DD33D3">
              <w:t>Naval Materiel Assurance Publication</w:t>
            </w:r>
          </w:p>
        </w:tc>
      </w:tr>
      <w:tr w:rsidR="003361D1" w:rsidRPr="005154D8" w14:paraId="2034E80F" w14:textId="77777777" w:rsidTr="00CE2E4B">
        <w:tc>
          <w:tcPr>
            <w:tcW w:w="1951" w:type="dxa"/>
          </w:tcPr>
          <w:p w14:paraId="34B5E70C" w14:textId="686E022E" w:rsidR="003361D1" w:rsidRPr="005154D8" w:rsidRDefault="00B0063A" w:rsidP="009B0308">
            <w:pPr>
              <w:pStyle w:val="Table10ptText-ASDEFCON"/>
            </w:pPr>
            <w:r>
              <w:t>DASR</w:t>
            </w:r>
          </w:p>
        </w:tc>
        <w:tc>
          <w:tcPr>
            <w:tcW w:w="6095" w:type="dxa"/>
          </w:tcPr>
          <w:p w14:paraId="416D7BD8" w14:textId="5B40085F" w:rsidR="003361D1" w:rsidRPr="005154D8" w:rsidRDefault="009139DF" w:rsidP="00B0063A">
            <w:pPr>
              <w:pStyle w:val="Table10ptText-ASDEFCON"/>
            </w:pPr>
            <w:r w:rsidRPr="00DD33D3">
              <w:t>Defence Aviation Safety Regulation</w:t>
            </w:r>
            <w:r w:rsidR="00783691">
              <w:t>s</w:t>
            </w:r>
          </w:p>
        </w:tc>
      </w:tr>
      <w:tr w:rsidR="001C339D" w:rsidRPr="005154D8" w14:paraId="36F097AA" w14:textId="77777777" w:rsidTr="001C339D">
        <w:tc>
          <w:tcPr>
            <w:tcW w:w="1951" w:type="dxa"/>
          </w:tcPr>
          <w:p w14:paraId="17E11EE1" w14:textId="2BCB0E54" w:rsidR="001C339D" w:rsidRDefault="001C339D" w:rsidP="009B0308">
            <w:pPr>
              <w:pStyle w:val="Table10ptText-ASDEFCON"/>
            </w:pPr>
            <w:r>
              <w:t>LMSM</w:t>
            </w:r>
          </w:p>
        </w:tc>
        <w:tc>
          <w:tcPr>
            <w:tcW w:w="6095" w:type="dxa"/>
          </w:tcPr>
          <w:p w14:paraId="326A66A5" w14:textId="66AB0E1E" w:rsidR="001C339D" w:rsidRPr="00DD33D3" w:rsidRDefault="001C339D" w:rsidP="009B0308">
            <w:pPr>
              <w:pStyle w:val="Table10ptText-ASDEFCON"/>
            </w:pPr>
            <w:r>
              <w:t>Land Materiel Safety Manual</w:t>
            </w:r>
          </w:p>
        </w:tc>
      </w:tr>
      <w:tr w:rsidR="00145207" w:rsidRPr="005154D8" w14:paraId="0B258FAE" w14:textId="77777777" w:rsidTr="001C339D">
        <w:tc>
          <w:tcPr>
            <w:tcW w:w="1951" w:type="dxa"/>
          </w:tcPr>
          <w:p w14:paraId="37A2A4B6" w14:textId="77777777" w:rsidR="00145207" w:rsidRDefault="00145207" w:rsidP="009B0308">
            <w:pPr>
              <w:pStyle w:val="Table10ptText-ASDEFCON"/>
            </w:pPr>
          </w:p>
        </w:tc>
        <w:tc>
          <w:tcPr>
            <w:tcW w:w="6095" w:type="dxa"/>
          </w:tcPr>
          <w:p w14:paraId="7595B3F4" w14:textId="5F4606E7" w:rsidR="00145207" w:rsidRDefault="000D7300" w:rsidP="009B0308">
            <w:pPr>
              <w:pStyle w:val="Table10ptText-ASDEFCON"/>
            </w:pPr>
            <w:r>
              <w:fldChar w:fldCharType="begin">
                <w:ffData>
                  <w:name w:val="Text8"/>
                  <w:enabled/>
                  <w:calcOnExit w:val="0"/>
                  <w:textInput>
                    <w:default w:val="[…INSERT INFORMATION EXCHANGE STANDARD…]"/>
                  </w:textInput>
                </w:ffData>
              </w:fldChar>
            </w:r>
            <w:r>
              <w:instrText xml:space="preserve"> </w:instrText>
            </w:r>
            <w:bookmarkStart w:id="12" w:name="Text8"/>
            <w:r>
              <w:instrText xml:space="preserve">FORMTEXT </w:instrText>
            </w:r>
            <w:r>
              <w:fldChar w:fldCharType="separate"/>
            </w:r>
            <w:r w:rsidR="004A2D42">
              <w:rPr>
                <w:noProof/>
              </w:rPr>
              <w:t>[…INSERT INFORMATION EXCHANGE STANDARD…]</w:t>
            </w:r>
            <w:r>
              <w:fldChar w:fldCharType="end"/>
            </w:r>
            <w:bookmarkEnd w:id="12"/>
          </w:p>
        </w:tc>
      </w:tr>
    </w:tbl>
    <w:bookmarkEnd w:id="11"/>
    <w:p w14:paraId="0EC5491F" w14:textId="77777777" w:rsidR="002B7D20" w:rsidRPr="005154D8" w:rsidRDefault="00133E5C" w:rsidP="009B0308">
      <w:pPr>
        <w:pStyle w:val="SOWHL1-ASDEFCON"/>
      </w:pPr>
      <w:r w:rsidRPr="005154D8">
        <w:t>SERVICE DESCRIPTION</w:t>
      </w:r>
    </w:p>
    <w:p w14:paraId="4192DF16" w14:textId="77777777" w:rsidR="002B7D20" w:rsidRPr="005154D8" w:rsidRDefault="002B7D20" w:rsidP="009B0308">
      <w:pPr>
        <w:pStyle w:val="SOWHL2-ASDEFCON"/>
      </w:pPr>
      <w:r w:rsidRPr="005154D8">
        <w:t>Introduction</w:t>
      </w:r>
    </w:p>
    <w:p w14:paraId="3A852B01" w14:textId="77777777" w:rsidR="002B7D20" w:rsidRPr="005154D8" w:rsidRDefault="002B7D20" w:rsidP="009B0308">
      <w:pPr>
        <w:pStyle w:val="SOWHL3-ASDEFCON"/>
      </w:pPr>
      <w:r w:rsidRPr="005154D8">
        <w:t>Scope of DSD</w:t>
      </w:r>
    </w:p>
    <w:p w14:paraId="21CFA14D" w14:textId="428E0DA3" w:rsidR="007A7300" w:rsidRPr="005154D8" w:rsidRDefault="007A7300" w:rsidP="009B0308">
      <w:pPr>
        <w:pStyle w:val="NoteToDrafters-ASDEFCON"/>
      </w:pPr>
      <w:r w:rsidRPr="005154D8">
        <w:t xml:space="preserve">Note to drafters: </w:t>
      </w:r>
      <w:r w:rsidR="00F96F3C">
        <w:t xml:space="preserve"> </w:t>
      </w:r>
      <w:r w:rsidRPr="005154D8">
        <w:t xml:space="preserve">Amend the following clause to align with the scope of </w:t>
      </w:r>
      <w:r w:rsidR="00C86C71" w:rsidRPr="005154D8">
        <w:t>CM</w:t>
      </w:r>
      <w:r w:rsidRPr="005154D8">
        <w:t xml:space="preserve"> Services required.</w:t>
      </w:r>
    </w:p>
    <w:p w14:paraId="356BDBF1" w14:textId="535C153B" w:rsidR="00CB75F6" w:rsidRPr="005154D8" w:rsidRDefault="002B7D20" w:rsidP="009B0308">
      <w:pPr>
        <w:pStyle w:val="SOWTL4-ASDEFCON"/>
      </w:pPr>
      <w:bookmarkStart w:id="13" w:name="_Ref290920826"/>
      <w:r w:rsidRPr="005154D8">
        <w:t xml:space="preserve">The Contractor shall provide CM Services </w:t>
      </w:r>
      <w:r w:rsidR="002F2471" w:rsidRPr="005154D8">
        <w:t>(</w:t>
      </w:r>
      <w:r w:rsidRPr="005154D8">
        <w:t xml:space="preserve">including Configuration Identification, Configuration Control, </w:t>
      </w:r>
      <w:r w:rsidR="00BF0BB7" w:rsidRPr="005154D8">
        <w:t>C</w:t>
      </w:r>
      <w:r w:rsidR="007A7300" w:rsidRPr="005154D8">
        <w:t xml:space="preserve">onfiguration </w:t>
      </w:r>
      <w:r w:rsidR="00BF0BB7" w:rsidRPr="005154D8">
        <w:t>S</w:t>
      </w:r>
      <w:r w:rsidR="007A7300" w:rsidRPr="005154D8">
        <w:t xml:space="preserve">tatus </w:t>
      </w:r>
      <w:r w:rsidR="00BF0BB7" w:rsidRPr="005154D8">
        <w:t>A</w:t>
      </w:r>
      <w:r w:rsidR="007A7300" w:rsidRPr="005154D8">
        <w:t>ccounting</w:t>
      </w:r>
      <w:r w:rsidR="006744F6" w:rsidRPr="005154D8">
        <w:t xml:space="preserve"> (CSA)</w:t>
      </w:r>
      <w:r w:rsidR="007A7300" w:rsidRPr="005154D8">
        <w:t xml:space="preserve">, </w:t>
      </w:r>
      <w:r w:rsidRPr="005154D8">
        <w:t>and Configuration Audit functions</w:t>
      </w:r>
      <w:r w:rsidR="002F2471" w:rsidRPr="005154D8">
        <w:t>)</w:t>
      </w:r>
      <w:r w:rsidRPr="005154D8">
        <w:t xml:space="preserve"> for the </w:t>
      </w:r>
      <w:r w:rsidR="007A7300" w:rsidRPr="005154D8">
        <w:t xml:space="preserve">following types of Products </w:t>
      </w:r>
      <w:r w:rsidRPr="005154D8">
        <w:t xml:space="preserve">listed in Annex A to the SOW for which the Contractor is annotated as having </w:t>
      </w:r>
      <w:r w:rsidR="00E33674">
        <w:t>Configuration Management</w:t>
      </w:r>
      <w:r w:rsidR="00E33674" w:rsidRPr="005154D8">
        <w:t xml:space="preserve"> </w:t>
      </w:r>
      <w:r w:rsidR="00E33674">
        <w:t>r</w:t>
      </w:r>
      <w:r w:rsidR="00B66E98" w:rsidRPr="005154D8">
        <w:t>esponsibility</w:t>
      </w:r>
      <w:r w:rsidR="007A7300" w:rsidRPr="005154D8">
        <w:t>:</w:t>
      </w:r>
      <w:bookmarkEnd w:id="13"/>
    </w:p>
    <w:p w14:paraId="05E185A5" w14:textId="77777777" w:rsidR="007A7300" w:rsidRPr="005154D8" w:rsidRDefault="007A7300" w:rsidP="009B0308">
      <w:pPr>
        <w:pStyle w:val="SOWSubL1-ASDEFCON"/>
      </w:pPr>
      <w:r w:rsidRPr="005154D8">
        <w:t>Mission System(s);</w:t>
      </w:r>
    </w:p>
    <w:p w14:paraId="37D0BD4B" w14:textId="77777777" w:rsidR="007A7300" w:rsidRPr="005154D8" w:rsidRDefault="007A7300" w:rsidP="009B0308">
      <w:pPr>
        <w:pStyle w:val="SOWSubL1-ASDEFCON"/>
      </w:pPr>
      <w:r w:rsidRPr="005154D8">
        <w:t>Repairable Items;</w:t>
      </w:r>
    </w:p>
    <w:p w14:paraId="5DFAC27B" w14:textId="77777777" w:rsidR="007A7300" w:rsidRPr="005154D8" w:rsidRDefault="00C86C71" w:rsidP="009B0308">
      <w:pPr>
        <w:pStyle w:val="SOWSubL1-ASDEFCON"/>
      </w:pPr>
      <w:r w:rsidRPr="005154D8">
        <w:t>Non-</w:t>
      </w:r>
      <w:r w:rsidR="007A7300" w:rsidRPr="005154D8">
        <w:t>Repairable Items;</w:t>
      </w:r>
    </w:p>
    <w:p w14:paraId="7803D986" w14:textId="77777777" w:rsidR="007A7300" w:rsidRPr="005154D8" w:rsidRDefault="00783691" w:rsidP="009B0308">
      <w:pPr>
        <w:pStyle w:val="SOWSubL1-ASDEFCON"/>
      </w:pPr>
      <w:r w:rsidRPr="005154D8">
        <w:t>Software</w:t>
      </w:r>
      <w:r w:rsidR="007A7300" w:rsidRPr="005154D8">
        <w:t>; and</w:t>
      </w:r>
    </w:p>
    <w:p w14:paraId="46BCD8A6" w14:textId="77777777" w:rsidR="007A7300" w:rsidRPr="005154D8" w:rsidRDefault="007A7300" w:rsidP="009B0308">
      <w:pPr>
        <w:pStyle w:val="SOWSubL1-ASDEFCON"/>
      </w:pPr>
      <w:r w:rsidRPr="005154D8">
        <w:t>Technical Data.</w:t>
      </w:r>
    </w:p>
    <w:p w14:paraId="55D03298" w14:textId="77777777" w:rsidR="002B7D20" w:rsidRPr="005154D8" w:rsidRDefault="002B7D20" w:rsidP="009B0308">
      <w:pPr>
        <w:pStyle w:val="SOWHL2-ASDEFCON"/>
      </w:pPr>
      <w:r w:rsidRPr="005154D8">
        <w:t>Services</w:t>
      </w:r>
    </w:p>
    <w:p w14:paraId="2F31C657" w14:textId="77777777" w:rsidR="002B7D20" w:rsidRPr="005154D8" w:rsidRDefault="002B7D20" w:rsidP="009B0308">
      <w:pPr>
        <w:pStyle w:val="SOWHL3-ASDEFCON"/>
      </w:pPr>
      <w:bookmarkStart w:id="14" w:name="_Toc32915764"/>
      <w:bookmarkStart w:id="15" w:name="_Ref232495256"/>
      <w:bookmarkEnd w:id="6"/>
      <w:r w:rsidRPr="005154D8">
        <w:t>Configuration Management Plan</w:t>
      </w:r>
      <w:bookmarkEnd w:id="14"/>
      <w:r w:rsidR="007A7300" w:rsidRPr="005154D8">
        <w:t>ning</w:t>
      </w:r>
      <w:bookmarkEnd w:id="15"/>
    </w:p>
    <w:p w14:paraId="2392B845" w14:textId="23BA36CB" w:rsidR="002B7D20" w:rsidRPr="005154D8" w:rsidRDefault="002B7D20">
      <w:pPr>
        <w:pStyle w:val="Notetodrafters"/>
      </w:pPr>
      <w:r w:rsidRPr="005154D8">
        <w:t xml:space="preserve">Note to drafters:  </w:t>
      </w:r>
      <w:r w:rsidR="002E6968">
        <w:t>Select an option for</w:t>
      </w:r>
      <w:r w:rsidRPr="005154D8">
        <w:t xml:space="preserve"> a stand-alone CMP or if </w:t>
      </w:r>
      <w:r w:rsidR="000136A8" w:rsidRPr="005154D8">
        <w:t>CM planning will</w:t>
      </w:r>
      <w:r w:rsidRPr="005154D8">
        <w:t xml:space="preserve"> be </w:t>
      </w:r>
      <w:r w:rsidR="002E6968">
        <w:t>included</w:t>
      </w:r>
      <w:r w:rsidRPr="005154D8">
        <w:t xml:space="preserve"> in the CEMP or </w:t>
      </w:r>
      <w:r w:rsidR="00E719D4">
        <w:t xml:space="preserve">the </w:t>
      </w:r>
      <w:r w:rsidRPr="005154D8">
        <w:t>SSMP</w:t>
      </w:r>
      <w:r w:rsidR="000136A8" w:rsidRPr="005154D8">
        <w:t xml:space="preserve"> </w:t>
      </w:r>
      <w:r w:rsidR="00E719D4">
        <w:t xml:space="preserve">(and adjust </w:t>
      </w:r>
      <w:r w:rsidR="00E719D4" w:rsidRPr="005154D8">
        <w:t xml:space="preserve">the </w:t>
      </w:r>
      <w:r w:rsidR="000136A8" w:rsidRPr="005154D8">
        <w:t xml:space="preserve">CDRL </w:t>
      </w:r>
      <w:r w:rsidRPr="005154D8">
        <w:t>accordingly</w:t>
      </w:r>
      <w:r w:rsidR="00E719D4">
        <w:t>)</w:t>
      </w:r>
      <w:r w:rsidRPr="005154D8">
        <w:t>.</w:t>
      </w:r>
    </w:p>
    <w:tbl>
      <w:tblPr>
        <w:tblW w:w="96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4"/>
      </w:tblGrid>
      <w:tr w:rsidR="004B5E15" w:rsidRPr="005154D8" w14:paraId="655BC2FA" w14:textId="77777777" w:rsidTr="00160C4B">
        <w:tc>
          <w:tcPr>
            <w:tcW w:w="9634" w:type="dxa"/>
            <w:shd w:val="clear" w:color="auto" w:fill="auto"/>
          </w:tcPr>
          <w:p w14:paraId="4EB3FF8A" w14:textId="7B652860" w:rsidR="004B5E15" w:rsidRPr="005154D8" w:rsidRDefault="004B5E15" w:rsidP="009B0308">
            <w:pPr>
              <w:pStyle w:val="ASDEFCONOption"/>
            </w:pPr>
            <w:r w:rsidRPr="005154D8">
              <w:t>Option A:  For when a stand-alone CMP is required:</w:t>
            </w:r>
          </w:p>
          <w:p w14:paraId="6A5F2E1E" w14:textId="77777777" w:rsidR="004B5E15" w:rsidRPr="005154D8" w:rsidRDefault="004B5E15" w:rsidP="009B0308">
            <w:pPr>
              <w:pStyle w:val="SOWTL4-ASDEFCON"/>
            </w:pPr>
            <w:r w:rsidRPr="005154D8">
              <w:t>The Contractor shall develop, deliver and update a Configuration Management Plan (CMP) in accordance with CDRL Line Number ENG-300.</w:t>
            </w:r>
          </w:p>
          <w:p w14:paraId="60791EB2" w14:textId="68800062" w:rsidR="004B5E15" w:rsidRPr="005154D8" w:rsidRDefault="004B5E15" w:rsidP="009B0308">
            <w:pPr>
              <w:pStyle w:val="ASDEFCONOption"/>
            </w:pPr>
            <w:r w:rsidRPr="005154D8">
              <w:t xml:space="preserve">Option B:  For when CM </w:t>
            </w:r>
            <w:r w:rsidR="00E719D4">
              <w:t xml:space="preserve">planning </w:t>
            </w:r>
            <w:r w:rsidRPr="005154D8">
              <w:t xml:space="preserve">requirements </w:t>
            </w:r>
            <w:r w:rsidR="00E719D4">
              <w:t>will</w:t>
            </w:r>
            <w:r w:rsidRPr="005154D8">
              <w:t xml:space="preserve"> </w:t>
            </w:r>
            <w:r w:rsidR="00E719D4">
              <w:t xml:space="preserve">only </w:t>
            </w:r>
            <w:r w:rsidRPr="005154D8">
              <w:t xml:space="preserve">be addressed </w:t>
            </w:r>
            <w:r w:rsidR="00E719D4">
              <w:t>in</w:t>
            </w:r>
            <w:r w:rsidR="00E719D4" w:rsidRPr="005154D8">
              <w:t xml:space="preserve"> </w:t>
            </w:r>
            <w:r w:rsidRPr="005154D8">
              <w:t>the CEMP or SSMP:</w:t>
            </w:r>
          </w:p>
          <w:p w14:paraId="219B7ECA" w14:textId="067CDB79" w:rsidR="004B5E15" w:rsidRPr="005154D8" w:rsidRDefault="004B5E15">
            <w:pPr>
              <w:pStyle w:val="SOWTL4-ASDEFCON"/>
            </w:pPr>
            <w:r w:rsidRPr="005154D8">
              <w:t xml:space="preserve">The Contractor shall address CM in the </w:t>
            </w:r>
            <w:r w:rsidR="006F2AB7">
              <w:fldChar w:fldCharType="begin">
                <w:ffData>
                  <w:name w:val=""/>
                  <w:enabled/>
                  <w:calcOnExit w:val="0"/>
                  <w:textInput>
                    <w:default w:val="[…INSERT 'CEMP' OR 'SSMP'…]"/>
                  </w:textInput>
                </w:ffData>
              </w:fldChar>
            </w:r>
            <w:r w:rsidR="006F2AB7">
              <w:instrText xml:space="preserve"> FORMTEXT </w:instrText>
            </w:r>
            <w:r w:rsidR="006F2AB7">
              <w:fldChar w:fldCharType="separate"/>
            </w:r>
            <w:r w:rsidR="004A2D42">
              <w:rPr>
                <w:noProof/>
              </w:rPr>
              <w:t>[…INSERT 'CEMP' OR 'SSMP'…]</w:t>
            </w:r>
            <w:r w:rsidR="006F2AB7">
              <w:fldChar w:fldCharType="end"/>
            </w:r>
            <w:r w:rsidRPr="005154D8">
              <w:t>.</w:t>
            </w:r>
          </w:p>
        </w:tc>
      </w:tr>
    </w:tbl>
    <w:p w14:paraId="0C53E87C" w14:textId="1958CA2E" w:rsidR="002B7D20" w:rsidRPr="005154D8" w:rsidRDefault="002B7D20" w:rsidP="009B0308">
      <w:pPr>
        <w:pStyle w:val="NoteToDrafters-ASDEFCON"/>
      </w:pPr>
      <w:r w:rsidRPr="005154D8">
        <w:t xml:space="preserve">Note to drafters:  </w:t>
      </w:r>
      <w:r w:rsidR="00E719D4">
        <w:t>I</w:t>
      </w:r>
      <w:r w:rsidR="007710DC">
        <w:t>nsert</w:t>
      </w:r>
      <w:r w:rsidR="00E719D4" w:rsidRPr="005154D8">
        <w:t xml:space="preserve"> </w:t>
      </w:r>
      <w:r w:rsidRPr="005154D8">
        <w:t xml:space="preserve">the plan </w:t>
      </w:r>
      <w:r w:rsidR="001E176A">
        <w:t>in</w:t>
      </w:r>
      <w:r w:rsidR="001E176A" w:rsidRPr="005154D8">
        <w:t xml:space="preserve"> </w:t>
      </w:r>
      <w:r w:rsidRPr="005154D8">
        <w:t>the clauses below to match the option selected above.</w:t>
      </w:r>
    </w:p>
    <w:p w14:paraId="0A0A9399" w14:textId="3DF2D826" w:rsidR="002B7D20" w:rsidRPr="005154D8" w:rsidRDefault="002B7D20" w:rsidP="009B0308">
      <w:pPr>
        <w:pStyle w:val="SOWTL4-ASDEFCON"/>
      </w:pPr>
      <w:bookmarkStart w:id="16" w:name="_Ref291950733"/>
      <w:r w:rsidRPr="005154D8">
        <w:t xml:space="preserve">The Contractor shall conduct all CM activities for the Contract in accordance with the Approved </w:t>
      </w:r>
      <w:r w:rsidR="006F2AB7">
        <w:fldChar w:fldCharType="begin">
          <w:ffData>
            <w:name w:val=""/>
            <w:enabled/>
            <w:calcOnExit w:val="0"/>
            <w:textInput>
              <w:default w:val="[…INSERT 'CMP', 'CEMP' OR 'SSMP'…]"/>
            </w:textInput>
          </w:ffData>
        </w:fldChar>
      </w:r>
      <w:r w:rsidR="006F2AB7">
        <w:instrText xml:space="preserve"> FORMTEXT </w:instrText>
      </w:r>
      <w:r w:rsidR="006F2AB7">
        <w:fldChar w:fldCharType="separate"/>
      </w:r>
      <w:r w:rsidR="004A2D42">
        <w:rPr>
          <w:noProof/>
        </w:rPr>
        <w:t>[…INSERT 'CMP', 'CEMP' OR 'SSMP'…]</w:t>
      </w:r>
      <w:r w:rsidR="006F2AB7">
        <w:fldChar w:fldCharType="end"/>
      </w:r>
      <w:r w:rsidRPr="005154D8">
        <w:t xml:space="preserve"> and the applicable documents listed in clause </w:t>
      </w:r>
      <w:r w:rsidR="008D09B6" w:rsidRPr="005154D8">
        <w:fldChar w:fldCharType="begin"/>
      </w:r>
      <w:r w:rsidR="008D09B6" w:rsidRPr="005154D8">
        <w:instrText xml:space="preserve"> REF _Ref232377130 \r \h </w:instrText>
      </w:r>
      <w:r w:rsidR="008D09B6" w:rsidRPr="005154D8">
        <w:fldChar w:fldCharType="separate"/>
      </w:r>
      <w:r w:rsidR="004A2D42">
        <w:t>5</w:t>
      </w:r>
      <w:r w:rsidR="008D09B6" w:rsidRPr="005154D8">
        <w:fldChar w:fldCharType="end"/>
      </w:r>
      <w:r w:rsidRPr="005154D8">
        <w:t xml:space="preserve"> of this DSD.</w:t>
      </w:r>
      <w:bookmarkEnd w:id="16"/>
    </w:p>
    <w:p w14:paraId="52CD110C" w14:textId="3418C2D3" w:rsidR="002B7D20" w:rsidRPr="005154D8" w:rsidRDefault="002B7D20" w:rsidP="009B0308">
      <w:pPr>
        <w:pStyle w:val="SOWTL4-ASDEFCON"/>
      </w:pPr>
      <w:r w:rsidRPr="005154D8">
        <w:t xml:space="preserve">The Contractor shall ensure that all Subcontractors comply with the requirements of the </w:t>
      </w:r>
      <w:r w:rsidR="000136A8" w:rsidRPr="005154D8">
        <w:t xml:space="preserve">Approved </w:t>
      </w:r>
      <w:r w:rsidR="006F2AB7">
        <w:fldChar w:fldCharType="begin">
          <w:ffData>
            <w:name w:val=""/>
            <w:enabled/>
            <w:calcOnExit w:val="0"/>
            <w:textInput>
              <w:default w:val="[…INSERT 'CMP', 'CEMP' OR 'SSMP'…]"/>
            </w:textInput>
          </w:ffData>
        </w:fldChar>
      </w:r>
      <w:r w:rsidR="006F2AB7">
        <w:instrText xml:space="preserve"> FORMTEXT </w:instrText>
      </w:r>
      <w:r w:rsidR="006F2AB7">
        <w:fldChar w:fldCharType="separate"/>
      </w:r>
      <w:r w:rsidR="004A2D42">
        <w:rPr>
          <w:noProof/>
        </w:rPr>
        <w:t>[…INSERT 'CMP', 'CEMP' OR 'SSMP'…]</w:t>
      </w:r>
      <w:r w:rsidR="006F2AB7">
        <w:fldChar w:fldCharType="end"/>
      </w:r>
      <w:r w:rsidRPr="005154D8">
        <w:t xml:space="preserve"> and are integrated into the overall Contractor's CM activities.</w:t>
      </w:r>
    </w:p>
    <w:p w14:paraId="2013E99B" w14:textId="77777777" w:rsidR="00C86C71" w:rsidRPr="005154D8" w:rsidRDefault="00C86C71" w:rsidP="009B0308">
      <w:pPr>
        <w:pStyle w:val="SOWTL4-ASDEFCON"/>
      </w:pPr>
      <w:bookmarkStart w:id="17" w:name="_Ref181770662"/>
      <w:bookmarkStart w:id="18" w:name="_Toc2661130"/>
      <w:bookmarkStart w:id="19" w:name="_Toc32915767"/>
      <w:r w:rsidRPr="005154D8">
        <w:t xml:space="preserve">The Contractor shall maintain a schedule of known CM activities, projecting work effort for a period of not less than one year in advance, or until the end of the </w:t>
      </w:r>
      <w:r w:rsidR="00F711F7" w:rsidRPr="005154D8">
        <w:t>Term</w:t>
      </w:r>
      <w:r w:rsidRPr="005154D8">
        <w:t xml:space="preserve"> where that </w:t>
      </w:r>
      <w:r w:rsidR="00FF3CFD" w:rsidRPr="005154D8">
        <w:t xml:space="preserve">period </w:t>
      </w:r>
      <w:r w:rsidRPr="005154D8">
        <w:t>is less than one year.</w:t>
      </w:r>
    </w:p>
    <w:p w14:paraId="36F59688" w14:textId="77777777" w:rsidR="003816CA" w:rsidRPr="005154D8" w:rsidRDefault="003816CA" w:rsidP="009B0308">
      <w:pPr>
        <w:pStyle w:val="SOWTL4-ASDEFCON"/>
      </w:pPr>
      <w:r w:rsidRPr="005154D8">
        <w:t xml:space="preserve">The Contractor shall provide a copy of the Contractor’s CM schedule in the format requested and within five Working Days (or other timeframe agreed between </w:t>
      </w:r>
      <w:r w:rsidR="008A4A07" w:rsidRPr="005154D8">
        <w:t xml:space="preserve">both </w:t>
      </w:r>
      <w:r w:rsidRPr="005154D8">
        <w:t>parties) of a request for a copy of this schedule from the Commonwealth Representative.</w:t>
      </w:r>
    </w:p>
    <w:p w14:paraId="069CB43B" w14:textId="77777777" w:rsidR="002B7D20" w:rsidRPr="005154D8" w:rsidRDefault="002B7D20" w:rsidP="009B0308">
      <w:pPr>
        <w:pStyle w:val="SOWHL3-ASDEFCON"/>
      </w:pPr>
      <w:bookmarkStart w:id="20" w:name="_Ref232495263"/>
      <w:r w:rsidRPr="005154D8">
        <w:t>Baseline Management</w:t>
      </w:r>
      <w:bookmarkEnd w:id="17"/>
      <w:bookmarkEnd w:id="20"/>
    </w:p>
    <w:p w14:paraId="44BAE039" w14:textId="711219CA" w:rsidR="002B7D20" w:rsidRPr="005154D8" w:rsidRDefault="002B7D20" w:rsidP="009B0308">
      <w:pPr>
        <w:pStyle w:val="NoteToDrafters-ASDEFCON"/>
      </w:pPr>
      <w:r w:rsidRPr="005154D8">
        <w:t xml:space="preserve">Note to drafters:  </w:t>
      </w:r>
      <w:r w:rsidR="005D2F73">
        <w:t>I</w:t>
      </w:r>
      <w:r w:rsidRPr="005154D8">
        <w:t>f not required</w:t>
      </w:r>
      <w:r w:rsidR="005734A3">
        <w:t>,</w:t>
      </w:r>
      <w:r w:rsidRPr="005154D8">
        <w:t xml:space="preserve"> mark</w:t>
      </w:r>
      <w:r w:rsidR="005D2F73">
        <w:t xml:space="preserve"> this clause</w:t>
      </w:r>
      <w:r w:rsidRPr="005154D8">
        <w:t xml:space="preserve"> as ‘Not used’.  If required, amend the list of </w:t>
      </w:r>
      <w:r w:rsidR="001A6557" w:rsidRPr="005154D8">
        <w:t>B</w:t>
      </w:r>
      <w:r w:rsidRPr="005154D8">
        <w:t xml:space="preserve">aselines to be maintained.  This may include </w:t>
      </w:r>
      <w:r w:rsidR="000136A8" w:rsidRPr="005154D8">
        <w:t>P</w:t>
      </w:r>
      <w:r w:rsidRPr="005154D8">
        <w:t xml:space="preserve">roduct </w:t>
      </w:r>
      <w:r w:rsidR="000136A8" w:rsidRPr="005154D8">
        <w:t>B</w:t>
      </w:r>
      <w:r w:rsidRPr="005154D8">
        <w:t xml:space="preserve">aselines for several </w:t>
      </w:r>
      <w:r w:rsidR="000136A8" w:rsidRPr="005154D8">
        <w:t>P</w:t>
      </w:r>
      <w:r w:rsidRPr="005154D8">
        <w:t xml:space="preserve">roducts, such as a </w:t>
      </w:r>
      <w:r w:rsidR="00206CA5" w:rsidRPr="005154D8">
        <w:t>Combat System</w:t>
      </w:r>
      <w:r w:rsidRPr="005154D8">
        <w:t xml:space="preserve"> Product Baseline and a Simulator Product Baseline</w:t>
      </w:r>
      <w:r w:rsidR="005D2F73">
        <w:t>,</w:t>
      </w:r>
      <w:r w:rsidR="00133E5C" w:rsidRPr="005154D8">
        <w:t xml:space="preserve"> </w:t>
      </w:r>
      <w:r w:rsidR="005D2F73">
        <w:t>and/</w:t>
      </w:r>
      <w:r w:rsidR="00133E5C" w:rsidRPr="005154D8">
        <w:t>or Product Baselines for individual variants of a Mission System (eg, ships within a class)</w:t>
      </w:r>
      <w:r w:rsidR="009006ED" w:rsidRPr="005154D8">
        <w:t xml:space="preserve"> or major Support System Components</w:t>
      </w:r>
      <w:r w:rsidRPr="005154D8">
        <w:t>.</w:t>
      </w:r>
      <w:r w:rsidR="001A6557" w:rsidRPr="005154D8">
        <w:t xml:space="preserve">  </w:t>
      </w:r>
      <w:r w:rsidR="007F0DEE">
        <w:t>Additional b</w:t>
      </w:r>
      <w:r w:rsidR="007710DC">
        <w:t xml:space="preserve">aselines </w:t>
      </w:r>
      <w:r w:rsidR="007F0DEE">
        <w:t xml:space="preserve">(that may be part of </w:t>
      </w:r>
      <w:r w:rsidR="00145207">
        <w:t>a</w:t>
      </w:r>
      <w:r w:rsidR="007F0DEE">
        <w:t xml:space="preserve"> Functional or Product Baseline) </w:t>
      </w:r>
      <w:r w:rsidR="007710DC">
        <w:t xml:space="preserve">may be required </w:t>
      </w:r>
      <w:r w:rsidR="007F0DEE">
        <w:t xml:space="preserve">to manage documentation </w:t>
      </w:r>
      <w:r w:rsidR="007710DC">
        <w:t xml:space="preserve">used as evidence for a safety case or system security case.  </w:t>
      </w:r>
      <w:r w:rsidR="001A6557" w:rsidRPr="005154D8">
        <w:t xml:space="preserve">If </w:t>
      </w:r>
      <w:r w:rsidR="001E176A">
        <w:t xml:space="preserve">a </w:t>
      </w:r>
      <w:r w:rsidR="001A6557" w:rsidRPr="005154D8">
        <w:t>particular Baseline</w:t>
      </w:r>
      <w:r w:rsidR="001E176A">
        <w:t xml:space="preserve"> i</w:t>
      </w:r>
      <w:r w:rsidR="001A6557" w:rsidRPr="005154D8">
        <w:t xml:space="preserve">s defined by </w:t>
      </w:r>
      <w:r w:rsidR="001E176A">
        <w:t xml:space="preserve">a </w:t>
      </w:r>
      <w:r w:rsidR="001A6557" w:rsidRPr="005154D8">
        <w:t xml:space="preserve">document (eg, </w:t>
      </w:r>
      <w:r w:rsidR="001E176A">
        <w:t>a</w:t>
      </w:r>
      <w:r w:rsidR="001E176A" w:rsidRPr="005154D8">
        <w:t xml:space="preserve"> </w:t>
      </w:r>
      <w:r w:rsidR="001A6557" w:rsidRPr="005154D8">
        <w:t xml:space="preserve">Mission System Functional Baseline defined by a specification), then it may be </w:t>
      </w:r>
      <w:r w:rsidR="001E176A">
        <w:t>suitable</w:t>
      </w:r>
      <w:r w:rsidR="001E176A" w:rsidRPr="005154D8">
        <w:t xml:space="preserve"> </w:t>
      </w:r>
      <w:r w:rsidR="001A6557" w:rsidRPr="005154D8">
        <w:t>to insert the document in the following clause, as shown for subclause a below.</w:t>
      </w:r>
    </w:p>
    <w:p w14:paraId="5038CBAA" w14:textId="77777777" w:rsidR="002B7D20" w:rsidRPr="005154D8" w:rsidRDefault="002B7D20" w:rsidP="009B0308">
      <w:pPr>
        <w:pStyle w:val="SOWTL4-ASDEFCON"/>
      </w:pPr>
      <w:bookmarkStart w:id="21" w:name="_Ref232380342"/>
      <w:r w:rsidRPr="005154D8">
        <w:t>The Contractor shall maintain and update the following Configuration Baselines:</w:t>
      </w:r>
      <w:bookmarkEnd w:id="21"/>
    </w:p>
    <w:p w14:paraId="6D024FA1" w14:textId="0438EE00" w:rsidR="00EA2BF1" w:rsidRDefault="001A6557" w:rsidP="009B0308">
      <w:pPr>
        <w:pStyle w:val="SOWSubL1-ASDEFCON"/>
      </w:pPr>
      <w:r w:rsidRPr="005154D8">
        <w:t>Functional Baseline</w:t>
      </w:r>
      <w:r w:rsidR="00EA2BF1">
        <w:t xml:space="preserve">s </w:t>
      </w:r>
      <w:r w:rsidR="0020163F">
        <w:t xml:space="preserve">(FBLs) </w:t>
      </w:r>
      <w:r w:rsidR="00EA2BF1">
        <w:t>for:</w:t>
      </w:r>
    </w:p>
    <w:p w14:paraId="2DEA143F" w14:textId="0FCB8882" w:rsidR="00682560" w:rsidRDefault="00EA2BF1" w:rsidP="00EA2BF1">
      <w:pPr>
        <w:pStyle w:val="SOWSubL2-ASDEFCON"/>
      </w:pPr>
      <w:r w:rsidRPr="005154D8">
        <w:fldChar w:fldCharType="begin">
          <w:ffData>
            <w:name w:val=""/>
            <w:enabled/>
            <w:calcOnExit w:val="0"/>
            <w:textInput>
              <w:default w:val="[…INSERT NAME OF MISSION SYSTEM…]"/>
            </w:textInput>
          </w:ffData>
        </w:fldChar>
      </w:r>
      <w:r w:rsidRPr="005154D8">
        <w:instrText xml:space="preserve"> FORMTEXT </w:instrText>
      </w:r>
      <w:r w:rsidRPr="005154D8">
        <w:fldChar w:fldCharType="separate"/>
      </w:r>
      <w:r w:rsidR="004A2D42">
        <w:rPr>
          <w:noProof/>
        </w:rPr>
        <w:t>[…INSERT NAME OF MISSION SYSTEM…]</w:t>
      </w:r>
      <w:r w:rsidRPr="005154D8">
        <w:fldChar w:fldCharType="end"/>
      </w:r>
      <w:r w:rsidR="001A6557" w:rsidRPr="005154D8">
        <w:t xml:space="preserve">, as defined by </w:t>
      </w:r>
      <w:r w:rsidR="001A6557" w:rsidRPr="005154D8">
        <w:fldChar w:fldCharType="begin">
          <w:ffData>
            <w:name w:val=""/>
            <w:enabled/>
            <w:calcOnExit w:val="0"/>
            <w:textInput>
              <w:default w:val="[…INSERT REFERENCE TO THE RELEVANT DOCUMENT(S)…]"/>
            </w:textInput>
          </w:ffData>
        </w:fldChar>
      </w:r>
      <w:r w:rsidR="001A6557" w:rsidRPr="005154D8">
        <w:instrText xml:space="preserve"> FORMTEXT </w:instrText>
      </w:r>
      <w:r w:rsidR="001A6557" w:rsidRPr="005154D8">
        <w:fldChar w:fldCharType="separate"/>
      </w:r>
      <w:r w:rsidR="004A2D42">
        <w:rPr>
          <w:noProof/>
        </w:rPr>
        <w:t>[…INSERT REFERENCE TO THE RELEVANT DOCUMENT(S)…]</w:t>
      </w:r>
      <w:r w:rsidR="001A6557" w:rsidRPr="005154D8">
        <w:fldChar w:fldCharType="end"/>
      </w:r>
      <w:r w:rsidR="001A6557" w:rsidRPr="005154D8">
        <w:t>;</w:t>
      </w:r>
      <w:r>
        <w:t xml:space="preserve"> and</w:t>
      </w:r>
    </w:p>
    <w:p w14:paraId="46F225B5" w14:textId="5FAB8002" w:rsidR="00EA2BF1" w:rsidRPr="005154D8" w:rsidRDefault="00EA2BF1" w:rsidP="00EA2BF1">
      <w:pPr>
        <w:pStyle w:val="SOWSubL2-ASDEFCON"/>
      </w:pPr>
      <w:r>
        <w:fldChar w:fldCharType="begin">
          <w:ffData>
            <w:name w:val=""/>
            <w:enabled/>
            <w:calcOnExit w:val="0"/>
            <w:textInput>
              <w:default w:val="[…INSERT NAME OF OTHER SYSTEMS, IF APPLICABLE…]"/>
            </w:textInput>
          </w:ffData>
        </w:fldChar>
      </w:r>
      <w:r>
        <w:instrText xml:space="preserve"> FORMTEXT </w:instrText>
      </w:r>
      <w:r>
        <w:fldChar w:fldCharType="separate"/>
      </w:r>
      <w:r w:rsidR="004A2D42">
        <w:rPr>
          <w:noProof/>
        </w:rPr>
        <w:t>[…INSERT NAME OF OTHER SYSTEMS, IF APPLICABLE…]</w:t>
      </w:r>
      <w:r>
        <w:fldChar w:fldCharType="end"/>
      </w:r>
      <w:r>
        <w:t>;</w:t>
      </w:r>
    </w:p>
    <w:p w14:paraId="00D844CF" w14:textId="3C2FB990" w:rsidR="00EA2BF1" w:rsidRDefault="002B7D20" w:rsidP="009B0308">
      <w:pPr>
        <w:pStyle w:val="SOWSubL1-ASDEFCON"/>
      </w:pPr>
      <w:r w:rsidRPr="005154D8">
        <w:t>Product Baseline</w:t>
      </w:r>
      <w:r w:rsidR="00EA2BF1">
        <w:t xml:space="preserve">s </w:t>
      </w:r>
      <w:r w:rsidR="0020163F">
        <w:t xml:space="preserve">(PBLs) </w:t>
      </w:r>
      <w:r w:rsidR="00EA2BF1">
        <w:t>for:</w:t>
      </w:r>
    </w:p>
    <w:p w14:paraId="0817866A" w14:textId="2066BB50" w:rsidR="00682560" w:rsidRDefault="00EA2BF1" w:rsidP="00EA2BF1">
      <w:pPr>
        <w:pStyle w:val="SOWSubL2-ASDEFCON"/>
      </w:pPr>
      <w:r w:rsidRPr="005154D8">
        <w:fldChar w:fldCharType="begin">
          <w:ffData>
            <w:name w:val=""/>
            <w:enabled/>
            <w:calcOnExit w:val="0"/>
            <w:textInput>
              <w:default w:val="[…INSERT NAME OF MISSION SYSTEM…]"/>
            </w:textInput>
          </w:ffData>
        </w:fldChar>
      </w:r>
      <w:r w:rsidRPr="005154D8">
        <w:instrText xml:space="preserve"> FORMTEXT </w:instrText>
      </w:r>
      <w:r w:rsidRPr="005154D8">
        <w:fldChar w:fldCharType="separate"/>
      </w:r>
      <w:r w:rsidR="004A2D42">
        <w:rPr>
          <w:noProof/>
        </w:rPr>
        <w:t>[…INSERT NAME OF MISSION SYSTEM…]</w:t>
      </w:r>
      <w:r w:rsidRPr="005154D8">
        <w:fldChar w:fldCharType="end"/>
      </w:r>
      <w:r w:rsidR="002B7D20" w:rsidRPr="005154D8">
        <w:t>; and</w:t>
      </w:r>
    </w:p>
    <w:p w14:paraId="5C2923D5" w14:textId="6C21F518" w:rsidR="00EA2BF1" w:rsidRPr="005154D8" w:rsidRDefault="00EA2BF1" w:rsidP="00EA2BF1">
      <w:pPr>
        <w:pStyle w:val="SOWSubL2-ASDEFCON"/>
      </w:pPr>
      <w:r>
        <w:fldChar w:fldCharType="begin">
          <w:ffData>
            <w:name w:val=""/>
            <w:enabled/>
            <w:calcOnExit w:val="0"/>
            <w:textInput>
              <w:default w:val="[…INSERT NAME OF OTHER SYSTEMS, IF APPLICABLE…]"/>
            </w:textInput>
          </w:ffData>
        </w:fldChar>
      </w:r>
      <w:r>
        <w:instrText xml:space="preserve"> FORMTEXT </w:instrText>
      </w:r>
      <w:r>
        <w:fldChar w:fldCharType="separate"/>
      </w:r>
      <w:r w:rsidR="004A2D42">
        <w:rPr>
          <w:noProof/>
        </w:rPr>
        <w:t>[…INSERT NAME OF OTHER SYSTEMS, IF APPLICABLE…]</w:t>
      </w:r>
      <w:r>
        <w:fldChar w:fldCharType="end"/>
      </w:r>
      <w:r>
        <w:t>; and</w:t>
      </w:r>
    </w:p>
    <w:p w14:paraId="098C359A" w14:textId="28075EDE" w:rsidR="002B7D20" w:rsidRPr="005154D8" w:rsidRDefault="001A6557" w:rsidP="009B0308">
      <w:pPr>
        <w:pStyle w:val="SOWSubL1-ASDEFCON"/>
      </w:pPr>
      <w:r w:rsidRPr="005154D8">
        <w:fldChar w:fldCharType="begin">
          <w:ffData>
            <w:name w:val=""/>
            <w:enabled/>
            <w:calcOnExit w:val="0"/>
            <w:textInput>
              <w:default w:val="[…INSERT NAME OF OTHER BASELINES…]"/>
            </w:textInput>
          </w:ffData>
        </w:fldChar>
      </w:r>
      <w:r w:rsidRPr="005154D8">
        <w:instrText xml:space="preserve"> FORMTEXT </w:instrText>
      </w:r>
      <w:r w:rsidRPr="005154D8">
        <w:fldChar w:fldCharType="separate"/>
      </w:r>
      <w:r w:rsidR="004A2D42">
        <w:rPr>
          <w:noProof/>
        </w:rPr>
        <w:t>[…INSERT NAME OF OTHER BASELINES…]</w:t>
      </w:r>
      <w:r w:rsidRPr="005154D8">
        <w:fldChar w:fldCharType="end"/>
      </w:r>
      <w:r w:rsidR="002B7D20" w:rsidRPr="005154D8">
        <w:t>.</w:t>
      </w:r>
    </w:p>
    <w:p w14:paraId="62F1050C" w14:textId="77777777" w:rsidR="002B7D20" w:rsidRPr="005154D8" w:rsidRDefault="00384D16" w:rsidP="009B0308">
      <w:pPr>
        <w:pStyle w:val="SOWHL3-ASDEFCON"/>
      </w:pPr>
      <w:bookmarkStart w:id="22" w:name="_Ref232378122"/>
      <w:r>
        <w:t>Military</w:t>
      </w:r>
      <w:r w:rsidRPr="005154D8">
        <w:t xml:space="preserve"> </w:t>
      </w:r>
      <w:r w:rsidR="002B7D20" w:rsidRPr="005154D8">
        <w:t>Type Certification</w:t>
      </w:r>
      <w:r w:rsidR="00165DDE">
        <w:t xml:space="preserve"> </w:t>
      </w:r>
      <w:r w:rsidR="002B7D20" w:rsidRPr="005154D8">
        <w:t xml:space="preserve">/ </w:t>
      </w:r>
      <w:r w:rsidR="006F7E4C">
        <w:t>Maritime</w:t>
      </w:r>
      <w:r w:rsidR="006F7E4C" w:rsidRPr="005154D8">
        <w:t xml:space="preserve"> </w:t>
      </w:r>
      <w:r w:rsidR="002B7D20" w:rsidRPr="005154D8">
        <w:t>Materiel Certification</w:t>
      </w:r>
      <w:bookmarkEnd w:id="22"/>
    </w:p>
    <w:p w14:paraId="535B8EBA" w14:textId="4E41FD9B" w:rsidR="004A5E51" w:rsidRPr="005154D8" w:rsidRDefault="002B7D20" w:rsidP="009B0308">
      <w:pPr>
        <w:pStyle w:val="NoteToDrafters-ASDEFCON"/>
      </w:pPr>
      <w:r w:rsidRPr="005154D8">
        <w:t xml:space="preserve">Note to drafters:  If </w:t>
      </w:r>
      <w:r w:rsidR="00603D23">
        <w:t>Military / Military Restricted</w:t>
      </w:r>
      <w:r w:rsidR="00603D23" w:rsidRPr="005154D8">
        <w:t xml:space="preserve"> </w:t>
      </w:r>
      <w:r w:rsidRPr="005154D8">
        <w:t xml:space="preserve">Type Certification </w:t>
      </w:r>
      <w:r w:rsidR="00603D23">
        <w:t xml:space="preserve">(for Aircraft) </w:t>
      </w:r>
      <w:r w:rsidRPr="005154D8">
        <w:t xml:space="preserve">or </w:t>
      </w:r>
      <w:r w:rsidR="00603D23">
        <w:t>Maritime</w:t>
      </w:r>
      <w:r w:rsidR="00603D23" w:rsidRPr="005154D8">
        <w:t xml:space="preserve"> </w:t>
      </w:r>
      <w:r w:rsidRPr="005154D8">
        <w:t xml:space="preserve">Materiel Certification is not required, then mark </w:t>
      </w:r>
      <w:r w:rsidR="00F77019" w:rsidRPr="005154D8">
        <w:t xml:space="preserve">this </w:t>
      </w:r>
      <w:r w:rsidR="006743AB" w:rsidRPr="005154D8">
        <w:t>clause as ‘Not u</w:t>
      </w:r>
      <w:r w:rsidRPr="005154D8">
        <w:t xml:space="preserve">sed’.  If required, amend the </w:t>
      </w:r>
      <w:r w:rsidR="0046514B" w:rsidRPr="005154D8">
        <w:fldChar w:fldCharType="begin"/>
      </w:r>
      <w:r w:rsidR="0046514B" w:rsidRPr="005154D8">
        <w:instrText xml:space="preserve"> REF _Ref232378122 \r \h </w:instrText>
      </w:r>
      <w:r w:rsidR="004179E8" w:rsidRPr="005154D8">
        <w:instrText xml:space="preserve"> \* MERGEFORMAT </w:instrText>
      </w:r>
      <w:r w:rsidR="0046514B" w:rsidRPr="005154D8">
        <w:fldChar w:fldCharType="separate"/>
      </w:r>
      <w:r w:rsidR="004A2D42">
        <w:t>6.2.3</w:t>
      </w:r>
      <w:r w:rsidR="0046514B" w:rsidRPr="005154D8">
        <w:fldChar w:fldCharType="end"/>
      </w:r>
      <w:r w:rsidR="0046514B" w:rsidRPr="005154D8">
        <w:t xml:space="preserve"> </w:t>
      </w:r>
      <w:r w:rsidRPr="005154D8">
        <w:t xml:space="preserve">heading as </w:t>
      </w:r>
      <w:r w:rsidR="00603D23">
        <w:t xml:space="preserve">required </w:t>
      </w:r>
      <w:r w:rsidR="00F77019" w:rsidRPr="005154D8">
        <w:t>and s</w:t>
      </w:r>
      <w:r w:rsidRPr="005154D8">
        <w:t xml:space="preserve">elect the </w:t>
      </w:r>
      <w:r w:rsidR="00F77019" w:rsidRPr="005154D8">
        <w:t xml:space="preserve">optional </w:t>
      </w:r>
      <w:r w:rsidRPr="005154D8">
        <w:t>clauses according to requirements</w:t>
      </w:r>
      <w:r w:rsidR="0046514B" w:rsidRPr="005154D8">
        <w:t>.</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9C5253" w:rsidRPr="005154D8" w14:paraId="2EE54564" w14:textId="77777777" w:rsidTr="00D46AD4">
        <w:tc>
          <w:tcPr>
            <w:tcW w:w="9209" w:type="dxa"/>
            <w:shd w:val="clear" w:color="auto" w:fill="auto"/>
          </w:tcPr>
          <w:p w14:paraId="7A7F4896" w14:textId="77777777" w:rsidR="009C5253" w:rsidRPr="005154D8" w:rsidRDefault="009C5253" w:rsidP="00294371">
            <w:pPr>
              <w:pStyle w:val="ASDEFCONOption"/>
              <w:keepNext w:val="0"/>
            </w:pPr>
            <w:r w:rsidRPr="005154D8">
              <w:t xml:space="preserve">Option A: </w:t>
            </w:r>
            <w:r w:rsidR="00F96F3C">
              <w:t xml:space="preserve"> </w:t>
            </w:r>
            <w:r w:rsidR="00306191">
              <w:t xml:space="preserve">Military / Military Restricted </w:t>
            </w:r>
            <w:r w:rsidRPr="005154D8">
              <w:t>Type Certification</w:t>
            </w:r>
            <w:r w:rsidR="00306191">
              <w:t xml:space="preserve"> of Aircraft</w:t>
            </w:r>
            <w:r w:rsidR="005D2F73">
              <w:t xml:space="preserve"> (amend as required)</w:t>
            </w:r>
            <w:r w:rsidRPr="005154D8">
              <w:t>:</w:t>
            </w:r>
          </w:p>
          <w:p w14:paraId="0010AC97" w14:textId="403F9B26" w:rsidR="009C5253" w:rsidRPr="005154D8" w:rsidRDefault="009C5253" w:rsidP="009B0308">
            <w:pPr>
              <w:pStyle w:val="SOWTL4-ASDEFCON"/>
            </w:pPr>
            <w:r w:rsidRPr="005154D8">
              <w:t xml:space="preserve">The Contractor shall provide Technical Data in support of the update and maintenance of the </w:t>
            </w:r>
            <w:r w:rsidR="0020163F">
              <w:t>PBL</w:t>
            </w:r>
            <w:r w:rsidRPr="005154D8">
              <w:t>, the Type</w:t>
            </w:r>
            <w:r w:rsidR="005D2F73">
              <w:t xml:space="preserve"> Certification Basis, Type Record</w:t>
            </w:r>
            <w:r w:rsidRPr="005154D8">
              <w:t xml:space="preserve">, and the </w:t>
            </w:r>
            <w:r w:rsidR="009200BF">
              <w:t xml:space="preserve">[… </w:t>
            </w:r>
            <w:r w:rsidR="00306191">
              <w:t>SELECT AS APPLI</w:t>
            </w:r>
            <w:r w:rsidR="009200BF">
              <w:t>C</w:t>
            </w:r>
            <w:r w:rsidR="00306191">
              <w:t>A</w:t>
            </w:r>
            <w:r w:rsidR="009200BF">
              <w:t>BLE: Military / Military Restricted …]</w:t>
            </w:r>
            <w:r w:rsidRPr="005154D8">
              <w:t xml:space="preserve"> Type</w:t>
            </w:r>
            <w:r w:rsidR="005D2F73">
              <w:t>-</w:t>
            </w:r>
            <w:r w:rsidRPr="005154D8">
              <w:t xml:space="preserve">Certificate for </w:t>
            </w:r>
            <w:r w:rsidRPr="005154D8">
              <w:fldChar w:fldCharType="begin">
                <w:ffData>
                  <w:name w:val=""/>
                  <w:enabled/>
                  <w:calcOnExit w:val="0"/>
                  <w:textInput>
                    <w:default w:val="[…INSERT NAME OF MISSION SYSTEM…]"/>
                  </w:textInput>
                </w:ffData>
              </w:fldChar>
            </w:r>
            <w:r w:rsidRPr="005154D8">
              <w:instrText xml:space="preserve"> FORMTEXT </w:instrText>
            </w:r>
            <w:r w:rsidRPr="005154D8">
              <w:fldChar w:fldCharType="separate"/>
            </w:r>
            <w:r w:rsidR="004A2D42">
              <w:rPr>
                <w:noProof/>
              </w:rPr>
              <w:t>[…INSERT NAME OF MISSION SYSTEM…]</w:t>
            </w:r>
            <w:r w:rsidRPr="005154D8">
              <w:fldChar w:fldCharType="end"/>
            </w:r>
            <w:r w:rsidRPr="005154D8">
              <w:t>.</w:t>
            </w:r>
          </w:p>
          <w:p w14:paraId="1AB9C758" w14:textId="77777777" w:rsidR="009C5253" w:rsidRPr="005154D8" w:rsidRDefault="009C5253">
            <w:pPr>
              <w:pStyle w:val="SOWTL4-ASDEFCON"/>
            </w:pPr>
            <w:bookmarkStart w:id="23" w:name="_Ref374024918"/>
            <w:r w:rsidRPr="005154D8">
              <w:t>The Contractor shall participate in, and provide submission</w:t>
            </w:r>
            <w:r w:rsidR="00114BA8">
              <w:t>s</w:t>
            </w:r>
            <w:r w:rsidRPr="005154D8">
              <w:t xml:space="preserve"> to</w:t>
            </w:r>
            <w:r w:rsidR="00182681">
              <w:t>,</w:t>
            </w:r>
            <w:r w:rsidRPr="005154D8">
              <w:t xml:space="preserve"> </w:t>
            </w:r>
            <w:r w:rsidR="00182681" w:rsidRPr="005154D8">
              <w:t>the annual aircraft Airworthiness Board</w:t>
            </w:r>
            <w:r w:rsidR="00182681">
              <w:t xml:space="preserve"> to address</w:t>
            </w:r>
            <w:r w:rsidRPr="005154D8">
              <w:t xml:space="preserve"> the </w:t>
            </w:r>
            <w:r w:rsidR="00182681">
              <w:t xml:space="preserve">engineering and Maintenance </w:t>
            </w:r>
            <w:r w:rsidRPr="005154D8">
              <w:t>Services provided by the Contractor.</w:t>
            </w:r>
            <w:bookmarkEnd w:id="23"/>
          </w:p>
          <w:p w14:paraId="64212E12" w14:textId="77777777" w:rsidR="009C5253" w:rsidRPr="005154D8" w:rsidRDefault="009C5253">
            <w:pPr>
              <w:pStyle w:val="SOWTL4-ASDEFCON"/>
            </w:pPr>
            <w:bookmarkStart w:id="24" w:name="_Ref374024920"/>
            <w:r w:rsidRPr="005154D8">
              <w:t>The Commonwealth will notify the Contractor, no less than 30 Working Days prior to the conduct of the annual aircraft Airworthiness Board, of the date for, and the requirements of, the Contractor’s submission to the annual aircraft Airworthiness Board.</w:t>
            </w:r>
            <w:bookmarkEnd w:id="24"/>
          </w:p>
          <w:p w14:paraId="67F14B5E" w14:textId="6CEB3EA5" w:rsidR="009C5253" w:rsidRPr="005154D8" w:rsidRDefault="009C5253">
            <w:pPr>
              <w:pStyle w:val="SOWTL4-ASDEFCON"/>
            </w:pPr>
            <w:r w:rsidRPr="005154D8">
              <w:t xml:space="preserve">The Contractor shall provide its submission referred to in clauses </w:t>
            </w:r>
            <w:r w:rsidRPr="005154D8">
              <w:fldChar w:fldCharType="begin"/>
            </w:r>
            <w:r w:rsidRPr="005154D8">
              <w:instrText xml:space="preserve"> REF _Ref374024918 \r \h </w:instrText>
            </w:r>
            <w:r w:rsidRPr="005154D8">
              <w:fldChar w:fldCharType="separate"/>
            </w:r>
            <w:r w:rsidR="004A2D42">
              <w:t>6.2.3.2</w:t>
            </w:r>
            <w:r w:rsidRPr="005154D8">
              <w:fldChar w:fldCharType="end"/>
            </w:r>
            <w:r w:rsidRPr="005154D8">
              <w:t xml:space="preserve"> and </w:t>
            </w:r>
            <w:r w:rsidRPr="005154D8">
              <w:fldChar w:fldCharType="begin"/>
            </w:r>
            <w:r w:rsidRPr="005154D8">
              <w:instrText xml:space="preserve"> REF _Ref374024920 \r \h </w:instrText>
            </w:r>
            <w:r w:rsidRPr="005154D8">
              <w:fldChar w:fldCharType="separate"/>
            </w:r>
            <w:r w:rsidR="004A2D42">
              <w:t>6.2.3.3</w:t>
            </w:r>
            <w:r w:rsidRPr="005154D8">
              <w:fldChar w:fldCharType="end"/>
            </w:r>
            <w:r w:rsidRPr="005154D8">
              <w:t>, to the Commonwealth Representative no later than 20 Working Days prior to the date of the annual aircraft Airworthiness Board, unless otherwise agreed by the Commonwealth Representative.</w:t>
            </w:r>
          </w:p>
        </w:tc>
      </w:tr>
    </w:tbl>
    <w:p w14:paraId="2CA3EAEA" w14:textId="77777777" w:rsidR="00DB7D0C" w:rsidRPr="005154D8" w:rsidRDefault="00DB7D0C" w:rsidP="009B0308">
      <w:pPr>
        <w:pStyle w:val="ASDEFCONOptionSpace"/>
      </w:pP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9C5253" w:rsidRPr="005154D8" w14:paraId="52706641" w14:textId="77777777" w:rsidTr="00D46AD4">
        <w:tc>
          <w:tcPr>
            <w:tcW w:w="9209" w:type="dxa"/>
            <w:shd w:val="clear" w:color="auto" w:fill="auto"/>
          </w:tcPr>
          <w:p w14:paraId="2777E7D4" w14:textId="77777777" w:rsidR="009C5253" w:rsidRPr="005154D8" w:rsidRDefault="009C5253" w:rsidP="009B0308">
            <w:pPr>
              <w:pStyle w:val="ASDEFCONOption"/>
            </w:pPr>
            <w:r w:rsidRPr="005154D8">
              <w:t xml:space="preserve">Option B: </w:t>
            </w:r>
            <w:r w:rsidR="00F96F3C">
              <w:t xml:space="preserve"> </w:t>
            </w:r>
            <w:r w:rsidR="000D2D41">
              <w:t>Maritime</w:t>
            </w:r>
            <w:r w:rsidR="000D2D41" w:rsidRPr="005154D8">
              <w:t xml:space="preserve"> </w:t>
            </w:r>
            <w:r w:rsidRPr="005154D8">
              <w:t>Materiel Certification</w:t>
            </w:r>
            <w:r w:rsidR="005D2F73">
              <w:t xml:space="preserve"> (amend as required)</w:t>
            </w:r>
            <w:r w:rsidRPr="005154D8">
              <w:t>:</w:t>
            </w:r>
          </w:p>
          <w:p w14:paraId="3E057B2B" w14:textId="034A2F4C" w:rsidR="009C5253" w:rsidRPr="005154D8" w:rsidRDefault="009C5253">
            <w:pPr>
              <w:pStyle w:val="SOWTL4-ASDEFCON"/>
            </w:pPr>
            <w:r w:rsidRPr="005154D8">
              <w:t xml:space="preserve">The Contractor shall provide Technical Data in support of the update and maintenance of the Certification Basis and Approved concessions or Approved Deviations for </w:t>
            </w:r>
            <w:r w:rsidRPr="005154D8">
              <w:fldChar w:fldCharType="begin">
                <w:ffData>
                  <w:name w:val=""/>
                  <w:enabled/>
                  <w:calcOnExit w:val="0"/>
                  <w:textInput>
                    <w:default w:val="[…INSERT NAME OF MISSION SYSTEM…]"/>
                  </w:textInput>
                </w:ffData>
              </w:fldChar>
            </w:r>
            <w:r w:rsidRPr="005154D8">
              <w:instrText xml:space="preserve"> FORMTEXT </w:instrText>
            </w:r>
            <w:r w:rsidRPr="005154D8">
              <w:fldChar w:fldCharType="separate"/>
            </w:r>
            <w:r w:rsidR="004A2D42">
              <w:rPr>
                <w:noProof/>
              </w:rPr>
              <w:t>[…INSERT NAME OF MISSION SYSTEM…]</w:t>
            </w:r>
            <w:r w:rsidRPr="005154D8">
              <w:fldChar w:fldCharType="end"/>
            </w:r>
            <w:r w:rsidRPr="005154D8">
              <w:t>.</w:t>
            </w:r>
          </w:p>
          <w:p w14:paraId="73530193" w14:textId="77777777" w:rsidR="009C5253" w:rsidRPr="005154D8" w:rsidRDefault="009C5253">
            <w:pPr>
              <w:pStyle w:val="SOWTL4-ASDEFCON"/>
            </w:pPr>
            <w:r w:rsidRPr="005154D8">
              <w:t xml:space="preserve">For the purposes of the periodic review </w:t>
            </w:r>
            <w:r w:rsidR="00D630D2">
              <w:t xml:space="preserve">and update </w:t>
            </w:r>
            <w:r w:rsidRPr="005154D8">
              <w:t xml:space="preserve">of the Certification Basis, the Contractor shall provide the required information to the Commonwealth Representative on the engineering and Maintenance activities that the Contractor is performing, in accordance with </w:t>
            </w:r>
            <w:r w:rsidR="00384D16" w:rsidRPr="005154D8">
              <w:t xml:space="preserve">ANP3411-0101, </w:t>
            </w:r>
            <w:r w:rsidR="00384D16" w:rsidRPr="005154D8">
              <w:rPr>
                <w:i/>
              </w:rPr>
              <w:t>Naval Materiel Assurance Publication</w:t>
            </w:r>
            <w:r w:rsidRPr="005154D8">
              <w:t>.</w:t>
            </w:r>
          </w:p>
        </w:tc>
      </w:tr>
    </w:tbl>
    <w:p w14:paraId="3D0F9D36" w14:textId="77777777" w:rsidR="003361D1" w:rsidRPr="005154D8" w:rsidRDefault="003361D1" w:rsidP="009B0308">
      <w:pPr>
        <w:pStyle w:val="ASDEFCONOptionSpace"/>
      </w:pPr>
    </w:p>
    <w:tbl>
      <w:tblPr>
        <w:tblStyle w:val="TableGrid"/>
        <w:tblW w:w="9209" w:type="dxa"/>
        <w:tblLook w:val="0480" w:firstRow="0" w:lastRow="0" w:firstColumn="1" w:lastColumn="0" w:noHBand="0" w:noVBand="1"/>
      </w:tblPr>
      <w:tblGrid>
        <w:gridCol w:w="9209"/>
      </w:tblGrid>
      <w:tr w:rsidR="00F74AD4" w:rsidRPr="00F74AD4" w14:paraId="248FA090" w14:textId="77777777" w:rsidTr="00D46AD4">
        <w:tc>
          <w:tcPr>
            <w:tcW w:w="9209" w:type="dxa"/>
          </w:tcPr>
          <w:p w14:paraId="1B0EF30A" w14:textId="725FF1D3" w:rsidR="00F74AD4" w:rsidRPr="00F74AD4" w:rsidRDefault="00F74AD4" w:rsidP="009B0308">
            <w:pPr>
              <w:pStyle w:val="ASDEFCONOption"/>
            </w:pPr>
            <w:bookmarkStart w:id="25" w:name="_Ref232495293"/>
            <w:r w:rsidRPr="00F74AD4">
              <w:t xml:space="preserve">Option: </w:t>
            </w:r>
            <w:r w:rsidR="00F96F3C">
              <w:t xml:space="preserve"> </w:t>
            </w:r>
            <w:r w:rsidRPr="00F74AD4">
              <w:t>Include th</w:t>
            </w:r>
            <w:r w:rsidR="00114BA8">
              <w:t>is</w:t>
            </w:r>
            <w:r w:rsidRPr="00F74AD4">
              <w:t xml:space="preserve"> </w:t>
            </w:r>
            <w:r w:rsidR="0077713A">
              <w:t>option</w:t>
            </w:r>
            <w:r w:rsidR="0077713A" w:rsidRPr="00F74AD4">
              <w:t xml:space="preserve"> </w:t>
            </w:r>
            <w:r w:rsidRPr="00F74AD4">
              <w:t xml:space="preserve">if Services under clause </w:t>
            </w:r>
            <w:r w:rsidRPr="00F74AD4">
              <w:fldChar w:fldCharType="begin"/>
            </w:r>
            <w:r w:rsidRPr="00F74AD4">
              <w:instrText xml:space="preserve"> REF _Ref232378122 \r \h </w:instrText>
            </w:r>
            <w:r w:rsidRPr="00F74AD4">
              <w:fldChar w:fldCharType="separate"/>
            </w:r>
            <w:r w:rsidR="004A2D42">
              <w:t>6.2.3</w:t>
            </w:r>
            <w:r w:rsidRPr="00F74AD4">
              <w:fldChar w:fldCharType="end"/>
            </w:r>
            <w:r w:rsidRPr="00F74AD4">
              <w:t xml:space="preserve"> will be provided as S&amp;Q Services.</w:t>
            </w:r>
          </w:p>
          <w:p w14:paraId="278E98FB" w14:textId="0BA23C1A" w:rsidR="00F74AD4" w:rsidRPr="00F74AD4" w:rsidRDefault="00F74AD4">
            <w:pPr>
              <w:pStyle w:val="SOWTL4-ASDEFCON"/>
            </w:pPr>
            <w:r w:rsidRPr="00F74AD4">
              <w:t xml:space="preserve">The Contractor shall provide </w:t>
            </w:r>
            <w:r w:rsidR="00114BA8" w:rsidRPr="00F74AD4">
              <w:t>certification</w:t>
            </w:r>
            <w:r w:rsidR="00114BA8">
              <w:t>-related</w:t>
            </w:r>
            <w:r w:rsidR="00114BA8" w:rsidRPr="00F74AD4">
              <w:t xml:space="preserve"> </w:t>
            </w:r>
            <w:r w:rsidRPr="00F74AD4">
              <w:t>Services</w:t>
            </w:r>
            <w:r w:rsidR="00114BA8">
              <w:t>,</w:t>
            </w:r>
            <w:r w:rsidRPr="00F74AD4">
              <w:t xml:space="preserve"> pursuant to this clause </w:t>
            </w:r>
            <w:r w:rsidRPr="00F74AD4">
              <w:fldChar w:fldCharType="begin"/>
            </w:r>
            <w:r w:rsidRPr="00F74AD4">
              <w:instrText xml:space="preserve"> REF _Ref232378122 \r \h </w:instrText>
            </w:r>
            <w:r w:rsidR="00D46AD4">
              <w:instrText xml:space="preserve"> \* MERGEFORMAT </w:instrText>
            </w:r>
            <w:r w:rsidRPr="00F74AD4">
              <w:fldChar w:fldCharType="separate"/>
            </w:r>
            <w:r w:rsidR="004A2D42">
              <w:t>6.2.3</w:t>
            </w:r>
            <w:r w:rsidRPr="00F74AD4">
              <w:fldChar w:fldCharType="end"/>
            </w:r>
            <w:r w:rsidR="00114BA8">
              <w:t>,</w:t>
            </w:r>
            <w:r w:rsidRPr="00F74AD4">
              <w:t xml:space="preserve"> as S&amp;Q Services.</w:t>
            </w:r>
          </w:p>
        </w:tc>
      </w:tr>
    </w:tbl>
    <w:p w14:paraId="350F83D0" w14:textId="77777777" w:rsidR="00F74AD4" w:rsidRPr="005154D8" w:rsidRDefault="00F74AD4" w:rsidP="009B0308">
      <w:pPr>
        <w:pStyle w:val="SOWHL3-ASDEFCON"/>
      </w:pPr>
      <w:bookmarkStart w:id="26" w:name="_Ref232495285"/>
      <w:r w:rsidRPr="005154D8">
        <w:t>Configuration Identification</w:t>
      </w:r>
      <w:bookmarkEnd w:id="26"/>
    </w:p>
    <w:p w14:paraId="65533903" w14:textId="4C29C5A1" w:rsidR="00762FAE" w:rsidRPr="00762FAE" w:rsidRDefault="00F74AD4" w:rsidP="009B0308">
      <w:pPr>
        <w:pStyle w:val="SOWTL4-ASDEFCON"/>
        <w:rPr>
          <w:bCs/>
          <w:iCs/>
        </w:rPr>
      </w:pPr>
      <w:r w:rsidRPr="005154D8">
        <w:t xml:space="preserve">Subject to clause </w:t>
      </w:r>
      <w:r w:rsidRPr="005154D8">
        <w:fldChar w:fldCharType="begin"/>
      </w:r>
      <w:r w:rsidRPr="005154D8">
        <w:instrText xml:space="preserve"> REF _Ref291321484 \r \h </w:instrText>
      </w:r>
      <w:r w:rsidRPr="005154D8">
        <w:fldChar w:fldCharType="separate"/>
      </w:r>
      <w:r w:rsidR="004A2D42">
        <w:t>6.2.4.2</w:t>
      </w:r>
      <w:r w:rsidRPr="005154D8">
        <w:fldChar w:fldCharType="end"/>
      </w:r>
      <w:r w:rsidRPr="005154D8">
        <w:t xml:space="preserve">, the Contractor shall identify and document any changes required to the </w:t>
      </w:r>
      <w:r w:rsidR="00762FAE">
        <w:t>Configuration</w:t>
      </w:r>
      <w:r w:rsidR="00762FAE" w:rsidRPr="005154D8">
        <w:t xml:space="preserve"> </w:t>
      </w:r>
      <w:r w:rsidRPr="005154D8">
        <w:t>Baseline(s)</w:t>
      </w:r>
      <w:r w:rsidR="00762FAE">
        <w:t xml:space="preserve"> </w:t>
      </w:r>
      <w:r w:rsidR="00762FAE" w:rsidRPr="005154D8">
        <w:t xml:space="preserve">specified in clause </w:t>
      </w:r>
      <w:r w:rsidR="00762FAE" w:rsidRPr="005154D8">
        <w:fldChar w:fldCharType="begin"/>
      </w:r>
      <w:r w:rsidR="00762FAE" w:rsidRPr="005154D8">
        <w:instrText xml:space="preserve"> REF _Ref232380342 \r \h  \* MERGEFORMAT </w:instrText>
      </w:r>
      <w:r w:rsidR="00762FAE" w:rsidRPr="005154D8">
        <w:fldChar w:fldCharType="separate"/>
      </w:r>
      <w:r w:rsidR="004A2D42">
        <w:t>6.2.2.1</w:t>
      </w:r>
      <w:r w:rsidR="00762FAE" w:rsidRPr="005154D8">
        <w:fldChar w:fldCharType="end"/>
      </w:r>
      <w:r w:rsidRPr="005154D8">
        <w:t>, including</w:t>
      </w:r>
      <w:r w:rsidR="00762FAE">
        <w:t>:</w:t>
      </w:r>
    </w:p>
    <w:p w14:paraId="2F4091B0" w14:textId="038DA6D3" w:rsidR="00F74AD4" w:rsidRPr="00F31C80" w:rsidRDefault="00D8699F" w:rsidP="00BD5AB6">
      <w:pPr>
        <w:pStyle w:val="SOWSubL1-ASDEFCON"/>
        <w:rPr>
          <w:bCs/>
          <w:iCs/>
        </w:rPr>
      </w:pPr>
      <w:r>
        <w:t>identifying any new CIs and</w:t>
      </w:r>
      <w:r w:rsidR="00F74AD4" w:rsidRPr="005154D8">
        <w:t xml:space="preserve"> changes to </w:t>
      </w:r>
      <w:r>
        <w:t>existing</w:t>
      </w:r>
      <w:r w:rsidR="00F74AD4" w:rsidRPr="005154D8">
        <w:t xml:space="preserve"> CIs</w:t>
      </w:r>
      <w:r w:rsidR="00B73376">
        <w:t>, including</w:t>
      </w:r>
      <w:r w:rsidR="00F74AD4" w:rsidRPr="005154D8">
        <w:t xml:space="preserve"> to the description</w:t>
      </w:r>
      <w:r>
        <w:t>s</w:t>
      </w:r>
      <w:r w:rsidR="00F74AD4" w:rsidRPr="005154D8">
        <w:t xml:space="preserve"> of their physical and functional characteristics</w:t>
      </w:r>
      <w:r w:rsidR="00B73376">
        <w:t>; and</w:t>
      </w:r>
    </w:p>
    <w:p w14:paraId="38E3D133" w14:textId="2B286A7A" w:rsidR="00F31C80" w:rsidRPr="005154D8" w:rsidRDefault="00F31C80" w:rsidP="00BD5AB6">
      <w:pPr>
        <w:pStyle w:val="SOWSubL1-ASDEFCON"/>
        <w:rPr>
          <w:bCs/>
          <w:iCs/>
        </w:rPr>
      </w:pPr>
      <w:r>
        <w:t>identify</w:t>
      </w:r>
      <w:r w:rsidR="00D8699F">
        <w:t>ing</w:t>
      </w:r>
      <w:r>
        <w:t xml:space="preserve"> any new</w:t>
      </w:r>
      <w:r w:rsidRPr="005154D8">
        <w:t xml:space="preserve"> documents</w:t>
      </w:r>
      <w:r w:rsidR="00D8699F">
        <w:t xml:space="preserve"> and</w:t>
      </w:r>
      <w:r w:rsidR="00D8699F" w:rsidRPr="00D8699F">
        <w:t xml:space="preserve"> </w:t>
      </w:r>
      <w:r w:rsidR="00D8699F">
        <w:t xml:space="preserve">changes to existing </w:t>
      </w:r>
      <w:r w:rsidR="00CE3BF9">
        <w:t>documents, including those</w:t>
      </w:r>
      <w:r w:rsidRPr="005154D8">
        <w:t xml:space="preserve"> that disclose the performance, functional and physical attributes of the CIs</w:t>
      </w:r>
      <w:r>
        <w:t>.</w:t>
      </w:r>
    </w:p>
    <w:p w14:paraId="5B21DF95" w14:textId="4702D950" w:rsidR="00F74AD4" w:rsidRPr="005154D8" w:rsidRDefault="00F74AD4" w:rsidP="009B0308">
      <w:pPr>
        <w:pStyle w:val="SOWTL4-ASDEFCON"/>
        <w:rPr>
          <w:bCs/>
          <w:iCs/>
        </w:rPr>
      </w:pPr>
      <w:bookmarkStart w:id="27" w:name="_Ref291321484"/>
      <w:r w:rsidRPr="005154D8">
        <w:t xml:space="preserve">Where a change to a </w:t>
      </w:r>
      <w:r w:rsidR="00EA2BF1">
        <w:t>Configuration</w:t>
      </w:r>
      <w:r w:rsidR="00EA2BF1" w:rsidRPr="005154D8">
        <w:t xml:space="preserve"> </w:t>
      </w:r>
      <w:r w:rsidRPr="005154D8">
        <w:t>Baseline is required as an outcome of another Service that is provided as an S&amp;Q Service (eg, the development of a</w:t>
      </w:r>
      <w:r w:rsidR="006464CC">
        <w:t>n applicable</w:t>
      </w:r>
      <w:r w:rsidRPr="005154D8">
        <w:t xml:space="preserve"> Major Change), the change to the </w:t>
      </w:r>
      <w:r w:rsidR="00EA2BF1">
        <w:t>Configuration</w:t>
      </w:r>
      <w:r w:rsidR="00EA2BF1" w:rsidRPr="005154D8">
        <w:t xml:space="preserve"> </w:t>
      </w:r>
      <w:r w:rsidRPr="005154D8">
        <w:t>Baseline shall be included as part of that other Service.</w:t>
      </w:r>
      <w:bookmarkEnd w:id="27"/>
    </w:p>
    <w:p w14:paraId="668EAC1C" w14:textId="1A8B7D78" w:rsidR="002B7D20" w:rsidRDefault="002B7D20" w:rsidP="009B0308">
      <w:pPr>
        <w:pStyle w:val="SOWHL3-ASDEFCON"/>
      </w:pPr>
      <w:bookmarkStart w:id="28" w:name="_Ref292009977"/>
      <w:r w:rsidRPr="005154D8">
        <w:t>Configuration Control</w:t>
      </w:r>
      <w:bookmarkEnd w:id="18"/>
      <w:bookmarkEnd w:id="19"/>
      <w:bookmarkEnd w:id="25"/>
      <w:bookmarkEnd w:id="28"/>
    </w:p>
    <w:p w14:paraId="74592840" w14:textId="0B54A81C" w:rsidR="00A23B7D" w:rsidRPr="005154D8" w:rsidRDefault="00A23B7D" w:rsidP="007C2551">
      <w:pPr>
        <w:pStyle w:val="SOWHL4-ASDEFCON"/>
      </w:pPr>
      <w:bookmarkStart w:id="29" w:name="_Ref197932614"/>
      <w:r>
        <w:t>General Requirements</w:t>
      </w:r>
      <w:bookmarkEnd w:id="29"/>
    </w:p>
    <w:p w14:paraId="0A6DA2FD" w14:textId="77777777" w:rsidR="00632278" w:rsidRPr="005154D8" w:rsidRDefault="00632278" w:rsidP="009B0308">
      <w:pPr>
        <w:pStyle w:val="NoteToDrafters-ASDEFCON"/>
      </w:pPr>
      <w:r w:rsidRPr="005154D8">
        <w:t>Note to drafters:</w:t>
      </w:r>
      <w:r w:rsidR="00F96F3C">
        <w:t xml:space="preserve"> </w:t>
      </w:r>
      <w:r w:rsidRPr="005154D8">
        <w:t xml:space="preserve"> If the Contractor will be required to participate in Defence Configuration Control Boards (CCBs) (or vice-versa), drafters should consider adding applicable clauses to this effect.</w:t>
      </w:r>
    </w:p>
    <w:p w14:paraId="2B127E35" w14:textId="6808B6B6" w:rsidR="002B7D20" w:rsidRPr="005154D8" w:rsidRDefault="002B7D20" w:rsidP="007C2551">
      <w:pPr>
        <w:pStyle w:val="SOWTL5-ASDEFCON"/>
      </w:pPr>
      <w:r w:rsidRPr="005154D8">
        <w:t xml:space="preserve">The Contractor shall manage configuration changes and </w:t>
      </w:r>
      <w:r w:rsidR="00233692">
        <w:t>variances</w:t>
      </w:r>
      <w:r w:rsidR="000D7300" w:rsidRPr="000D7300">
        <w:t xml:space="preserve"> </w:t>
      </w:r>
      <w:r w:rsidR="000D7300">
        <w:t xml:space="preserve">(which are managed in the Contract as </w:t>
      </w:r>
      <w:r w:rsidR="000D7300" w:rsidRPr="005154D8">
        <w:t>Deviations</w:t>
      </w:r>
      <w:r w:rsidR="000D7300">
        <w:t>)</w:t>
      </w:r>
      <w:r w:rsidR="00CB1914" w:rsidRPr="005154D8">
        <w:t xml:space="preserve">, </w:t>
      </w:r>
      <w:r w:rsidRPr="005154D8">
        <w:t>including their:</w:t>
      </w:r>
    </w:p>
    <w:p w14:paraId="7F8076DD" w14:textId="77777777" w:rsidR="008901BE" w:rsidRPr="005154D8" w:rsidRDefault="002B7D20" w:rsidP="009B0308">
      <w:pPr>
        <w:pStyle w:val="SOWSubL1-ASDEFCON"/>
      </w:pPr>
      <w:r w:rsidRPr="005154D8">
        <w:t>physical and functional design characteristics</w:t>
      </w:r>
      <w:r w:rsidR="009D1086" w:rsidRPr="005154D8">
        <w:t>;</w:t>
      </w:r>
    </w:p>
    <w:p w14:paraId="7E5D04A7" w14:textId="77777777" w:rsidR="002B7D20" w:rsidRPr="005154D8" w:rsidRDefault="002B7D20" w:rsidP="009B0308">
      <w:pPr>
        <w:pStyle w:val="SOWSubL1-ASDEFCON"/>
      </w:pPr>
      <w:r w:rsidRPr="005154D8">
        <w:t>request and documentation;</w:t>
      </w:r>
    </w:p>
    <w:p w14:paraId="51886AFC" w14:textId="77777777" w:rsidR="002B7D20" w:rsidRPr="005154D8" w:rsidRDefault="00CB1914" w:rsidP="009B0308">
      <w:pPr>
        <w:pStyle w:val="SOWSubL1-ASDEFCON"/>
      </w:pPr>
      <w:r w:rsidRPr="005154D8">
        <w:t xml:space="preserve">for configuration changes only, </w:t>
      </w:r>
      <w:r w:rsidR="002B7D20" w:rsidRPr="005154D8">
        <w:t xml:space="preserve">classification as Major </w:t>
      </w:r>
      <w:r w:rsidR="006D6709" w:rsidRPr="005154D8">
        <w:t xml:space="preserve">Changes </w:t>
      </w:r>
      <w:r w:rsidR="002B7D20" w:rsidRPr="005154D8">
        <w:t xml:space="preserve">or Minor </w:t>
      </w:r>
      <w:r w:rsidR="006D6709" w:rsidRPr="005154D8">
        <w:t>Changes</w:t>
      </w:r>
      <w:r w:rsidR="002B7D20" w:rsidRPr="005154D8">
        <w:t>;</w:t>
      </w:r>
    </w:p>
    <w:p w14:paraId="797D2A2C" w14:textId="77777777" w:rsidR="002B7D20" w:rsidRPr="005154D8" w:rsidRDefault="002B7D20" w:rsidP="009B0308">
      <w:pPr>
        <w:pStyle w:val="SOWSubL1-ASDEFCON"/>
      </w:pPr>
      <w:r w:rsidRPr="005154D8">
        <w:t>evaluation and coordination; and</w:t>
      </w:r>
    </w:p>
    <w:p w14:paraId="51C7D803" w14:textId="77777777" w:rsidR="002B7D20" w:rsidRPr="005154D8" w:rsidRDefault="002B7D20" w:rsidP="009B0308">
      <w:pPr>
        <w:pStyle w:val="SOWSubL1-ASDEFCON"/>
      </w:pPr>
      <w:r w:rsidRPr="005154D8">
        <w:t>implementation and Verification of the changes.</w:t>
      </w:r>
    </w:p>
    <w:p w14:paraId="7AB6D902" w14:textId="12D567B5" w:rsidR="002B7D20" w:rsidRPr="005154D8" w:rsidRDefault="0002437F" w:rsidP="009B0308">
      <w:pPr>
        <w:pStyle w:val="NoteToDrafters-ASDEFCON"/>
      </w:pPr>
      <w:r w:rsidRPr="005154D8">
        <w:t xml:space="preserve">Note to drafters: </w:t>
      </w:r>
      <w:r w:rsidR="00F96F3C">
        <w:t xml:space="preserve"> </w:t>
      </w:r>
      <w:r w:rsidR="002B7D20" w:rsidRPr="005154D8">
        <w:t xml:space="preserve">Amend the following clauses </w:t>
      </w:r>
      <w:r w:rsidRPr="005154D8">
        <w:t>to identify the</w:t>
      </w:r>
      <w:r w:rsidR="002B7D20" w:rsidRPr="005154D8">
        <w:t xml:space="preserve"> DSDs </w:t>
      </w:r>
      <w:r w:rsidRPr="005154D8">
        <w:t xml:space="preserve">where </w:t>
      </w:r>
      <w:r w:rsidR="002B7D20" w:rsidRPr="005154D8">
        <w:t>the processes to be used for the development of ECPs</w:t>
      </w:r>
      <w:r w:rsidRPr="005154D8">
        <w:t xml:space="preserve"> and SWCPs are </w:t>
      </w:r>
      <w:r w:rsidR="00C91CA5" w:rsidRPr="005154D8">
        <w:t>specified</w:t>
      </w:r>
      <w:r w:rsidR="002B7D20" w:rsidRPr="005154D8">
        <w:t xml:space="preserve">.  Additionally, amend the following clauses if </w:t>
      </w:r>
      <w:r w:rsidR="00A9430A" w:rsidRPr="005154D8">
        <w:t>B</w:t>
      </w:r>
      <w:r w:rsidR="002B7D20" w:rsidRPr="005154D8">
        <w:t xml:space="preserve">aselines, other than the </w:t>
      </w:r>
      <w:r w:rsidR="00A9430A" w:rsidRPr="005154D8">
        <w:t>P</w:t>
      </w:r>
      <w:r w:rsidR="002B7D20" w:rsidRPr="005154D8">
        <w:t xml:space="preserve">roduct </w:t>
      </w:r>
      <w:r w:rsidR="00A9430A" w:rsidRPr="005154D8">
        <w:t>B</w:t>
      </w:r>
      <w:r w:rsidR="002B7D20" w:rsidRPr="005154D8">
        <w:t>aseline, are required to be managed by the Contractor</w:t>
      </w:r>
      <w:r w:rsidR="00C91CA5" w:rsidRPr="005154D8">
        <w:t xml:space="preserve"> (as specified under clause </w:t>
      </w:r>
      <w:r w:rsidR="00C91CA5" w:rsidRPr="005154D8">
        <w:fldChar w:fldCharType="begin"/>
      </w:r>
      <w:r w:rsidR="00C91CA5" w:rsidRPr="005154D8">
        <w:instrText xml:space="preserve"> REF _Ref232495263 \r \h </w:instrText>
      </w:r>
      <w:r w:rsidR="00C91CA5" w:rsidRPr="005154D8">
        <w:fldChar w:fldCharType="separate"/>
      </w:r>
      <w:r w:rsidR="004A2D42">
        <w:t>6.2.2</w:t>
      </w:r>
      <w:r w:rsidR="00C91CA5" w:rsidRPr="005154D8">
        <w:fldChar w:fldCharType="end"/>
      </w:r>
      <w:r w:rsidR="00C91CA5" w:rsidRPr="005154D8">
        <w:t>)</w:t>
      </w:r>
      <w:r w:rsidR="002B7D20" w:rsidRPr="005154D8">
        <w:t>.</w:t>
      </w:r>
    </w:p>
    <w:p w14:paraId="53B00D79" w14:textId="240E1655" w:rsidR="002B7D20" w:rsidRPr="005154D8" w:rsidRDefault="002B7D20" w:rsidP="007C2551">
      <w:pPr>
        <w:pStyle w:val="SOWTL5-ASDEFCON"/>
      </w:pPr>
      <w:bookmarkStart w:id="30" w:name="_Ref32209714"/>
      <w:r w:rsidRPr="005154D8">
        <w:t>The Contractor shall develop and submit ECPs/S</w:t>
      </w:r>
      <w:r w:rsidR="008165F7" w:rsidRPr="005154D8">
        <w:t>W</w:t>
      </w:r>
      <w:r w:rsidRPr="005154D8">
        <w:t xml:space="preserve">CPs in accordance with </w:t>
      </w:r>
      <w:r w:rsidR="00233692">
        <w:t>CDRL Line Number ENG-</w:t>
      </w:r>
      <w:r w:rsidR="0020163F">
        <w:t xml:space="preserve">760, </w:t>
      </w:r>
      <w:r w:rsidR="006F2AB7">
        <w:fldChar w:fldCharType="begin">
          <w:ffData>
            <w:name w:val=""/>
            <w:enabled/>
            <w:calcOnExit w:val="0"/>
            <w:textInput>
              <w:default w:val="[…INSERT 'DSD-ENG-SERV' and 'DSD-ENG-SW', respectively,…]"/>
            </w:textInput>
          </w:ffData>
        </w:fldChar>
      </w:r>
      <w:r w:rsidR="006F2AB7">
        <w:instrText xml:space="preserve"> FORMTEXT </w:instrText>
      </w:r>
      <w:r w:rsidR="006F2AB7">
        <w:fldChar w:fldCharType="separate"/>
      </w:r>
      <w:r w:rsidR="004A2D42">
        <w:rPr>
          <w:noProof/>
        </w:rPr>
        <w:t>[…INSERT 'DSD-ENG-SERV' and 'DSD-ENG-SW', respectively,…]</w:t>
      </w:r>
      <w:r w:rsidR="006F2AB7">
        <w:fldChar w:fldCharType="end"/>
      </w:r>
      <w:r w:rsidR="00525A72">
        <w:t xml:space="preserve"> and this clause </w:t>
      </w:r>
      <w:r w:rsidR="00525A72">
        <w:fldChar w:fldCharType="begin"/>
      </w:r>
      <w:r w:rsidR="00525A72">
        <w:instrText xml:space="preserve"> REF _Ref292009977 \r \h </w:instrText>
      </w:r>
      <w:r w:rsidR="00525A72">
        <w:fldChar w:fldCharType="separate"/>
      </w:r>
      <w:r w:rsidR="004A2D42">
        <w:t>6.2.5</w:t>
      </w:r>
      <w:r w:rsidR="00525A72">
        <w:fldChar w:fldCharType="end"/>
      </w:r>
      <w:r w:rsidRPr="005154D8">
        <w:t xml:space="preserve"> to implement changes to </w:t>
      </w:r>
      <w:r w:rsidR="0046514B" w:rsidRPr="005154D8">
        <w:t>a</w:t>
      </w:r>
      <w:r w:rsidRPr="005154D8">
        <w:t xml:space="preserve"> Product </w:t>
      </w:r>
      <w:r w:rsidR="00A24F31">
        <w:t xml:space="preserve">for which a </w:t>
      </w:r>
      <w:r w:rsidR="00525A72">
        <w:t>Configuration</w:t>
      </w:r>
      <w:r w:rsidR="00525A72" w:rsidRPr="005154D8">
        <w:t xml:space="preserve"> </w:t>
      </w:r>
      <w:r w:rsidRPr="005154D8">
        <w:t>Baseline</w:t>
      </w:r>
      <w:r w:rsidR="00A24F31">
        <w:t xml:space="preserve"> is required to be developed and maintained in accordance with clause </w:t>
      </w:r>
      <w:r w:rsidR="00A24F31">
        <w:fldChar w:fldCharType="begin"/>
      </w:r>
      <w:r w:rsidR="00A24F31">
        <w:instrText xml:space="preserve"> REF _Ref232380342 \r \h </w:instrText>
      </w:r>
      <w:r w:rsidR="00A24F31">
        <w:fldChar w:fldCharType="separate"/>
      </w:r>
      <w:r w:rsidR="004A2D42">
        <w:t>6.2.2.1</w:t>
      </w:r>
      <w:r w:rsidR="00A24F31">
        <w:fldChar w:fldCharType="end"/>
      </w:r>
      <w:r w:rsidRPr="005154D8">
        <w:t>.</w:t>
      </w:r>
      <w:bookmarkEnd w:id="30"/>
    </w:p>
    <w:p w14:paraId="2401BC97" w14:textId="58A722BB" w:rsidR="002B7D20" w:rsidRPr="005154D8" w:rsidRDefault="002B7D20" w:rsidP="007C2551">
      <w:pPr>
        <w:pStyle w:val="SOWTL5-ASDEFCON"/>
      </w:pPr>
      <w:r w:rsidRPr="005154D8">
        <w:t xml:space="preserve">The Contractor shall classify changes to a </w:t>
      </w:r>
      <w:r w:rsidR="00332775">
        <w:t>Configuration</w:t>
      </w:r>
      <w:r w:rsidR="00332775" w:rsidRPr="005154D8">
        <w:t xml:space="preserve"> </w:t>
      </w:r>
      <w:r w:rsidRPr="005154D8">
        <w:t xml:space="preserve">Baseline as either a Major </w:t>
      </w:r>
      <w:r w:rsidR="006D6709" w:rsidRPr="005154D8">
        <w:t>C</w:t>
      </w:r>
      <w:r w:rsidRPr="005154D8">
        <w:t xml:space="preserve">hange or a Minor </w:t>
      </w:r>
      <w:r w:rsidR="006D6709" w:rsidRPr="005154D8">
        <w:t>C</w:t>
      </w:r>
      <w:r w:rsidRPr="005154D8">
        <w:t>hange</w:t>
      </w:r>
      <w:r w:rsidR="00A24F31" w:rsidRPr="00A24F31">
        <w:t xml:space="preserve"> </w:t>
      </w:r>
      <w:r w:rsidR="00A24F31" w:rsidRPr="004020CF">
        <w:t>in</w:t>
      </w:r>
      <w:r w:rsidR="00A24F31">
        <w:t xml:space="preserve"> </w:t>
      </w:r>
      <w:r w:rsidR="00A24F31" w:rsidRPr="004020CF">
        <w:t>accordance</w:t>
      </w:r>
      <w:r w:rsidR="00A24F31">
        <w:t xml:space="preserve"> </w:t>
      </w:r>
      <w:r w:rsidR="00A24F31" w:rsidRPr="004020CF">
        <w:t>with</w:t>
      </w:r>
      <w:r w:rsidR="00A24F31">
        <w:t xml:space="preserve"> </w:t>
      </w:r>
      <w:r w:rsidR="00A24F31" w:rsidRPr="004020CF">
        <w:t>the</w:t>
      </w:r>
      <w:r w:rsidR="00A24F31">
        <w:t xml:space="preserve"> criteria within the definitions for these configuration changes set out in Attachment M</w:t>
      </w:r>
      <w:r w:rsidRPr="005154D8">
        <w:t>.</w:t>
      </w:r>
    </w:p>
    <w:p w14:paraId="71ACBA54" w14:textId="1EEC398D" w:rsidR="002B7D20" w:rsidRPr="005154D8" w:rsidRDefault="002B7D20" w:rsidP="007C2551">
      <w:pPr>
        <w:pStyle w:val="SOWTL5-ASDEFCON"/>
      </w:pPr>
      <w:bookmarkStart w:id="31" w:name="_Ref523475424"/>
      <w:r w:rsidRPr="005154D8">
        <w:t xml:space="preserve">The Contractor shall submit all proposed Major </w:t>
      </w:r>
      <w:r w:rsidR="006D6709" w:rsidRPr="005154D8">
        <w:t>C</w:t>
      </w:r>
      <w:r w:rsidRPr="005154D8">
        <w:t xml:space="preserve">hanges to </w:t>
      </w:r>
      <w:r w:rsidR="0046514B" w:rsidRPr="005154D8">
        <w:t xml:space="preserve">a </w:t>
      </w:r>
      <w:r w:rsidR="00525A72">
        <w:t>Configuration</w:t>
      </w:r>
      <w:r w:rsidR="00525A72" w:rsidRPr="005154D8">
        <w:t xml:space="preserve"> </w:t>
      </w:r>
      <w:r w:rsidRPr="005154D8">
        <w:t>Baseline to the Commonwealth for Approval</w:t>
      </w:r>
      <w:r w:rsidR="00332775" w:rsidRPr="004020CF">
        <w:t>,</w:t>
      </w:r>
      <w:r w:rsidR="00332775">
        <w:t xml:space="preserve"> </w:t>
      </w:r>
      <w:r w:rsidR="00332775" w:rsidRPr="004020CF">
        <w:t>accompanied</w:t>
      </w:r>
      <w:r w:rsidR="00332775">
        <w:t xml:space="preserve"> </w:t>
      </w:r>
      <w:r w:rsidR="00332775" w:rsidRPr="004020CF">
        <w:t>by</w:t>
      </w:r>
      <w:r w:rsidR="00332775">
        <w:t xml:space="preserve"> </w:t>
      </w:r>
      <w:r w:rsidR="00332775" w:rsidRPr="004020CF">
        <w:t>CCPs</w:t>
      </w:r>
      <w:r w:rsidR="00332775">
        <w:t xml:space="preserve"> </w:t>
      </w:r>
      <w:r w:rsidR="00332775" w:rsidRPr="004020CF">
        <w:t>as</w:t>
      </w:r>
      <w:r w:rsidR="00332775">
        <w:t xml:space="preserve"> </w:t>
      </w:r>
      <w:r w:rsidR="00332775" w:rsidRPr="004020CF">
        <w:t>necessary</w:t>
      </w:r>
      <w:r w:rsidRPr="005154D8">
        <w:t>.</w:t>
      </w:r>
      <w:bookmarkEnd w:id="31"/>
    </w:p>
    <w:p w14:paraId="0A7521AE" w14:textId="676892FD" w:rsidR="002B7D20" w:rsidRPr="005154D8" w:rsidRDefault="002B7D20" w:rsidP="007C2551">
      <w:pPr>
        <w:pStyle w:val="SOWTL5-ASDEFCON"/>
      </w:pPr>
      <w:r w:rsidRPr="005154D8">
        <w:t xml:space="preserve">The Contractor shall submit all proposed Minor </w:t>
      </w:r>
      <w:r w:rsidR="006D6709" w:rsidRPr="005154D8">
        <w:t>C</w:t>
      </w:r>
      <w:r w:rsidRPr="005154D8">
        <w:t xml:space="preserve">hanges to </w:t>
      </w:r>
      <w:r w:rsidR="0046514B" w:rsidRPr="005154D8">
        <w:t xml:space="preserve">a </w:t>
      </w:r>
      <w:r w:rsidR="0020163F">
        <w:t>PBL</w:t>
      </w:r>
      <w:r w:rsidRPr="005154D8">
        <w:t xml:space="preserve"> to the Commonwealth Representative for review.</w:t>
      </w:r>
    </w:p>
    <w:p w14:paraId="4A99B8BF" w14:textId="13E5132D" w:rsidR="002B7D20" w:rsidRPr="005154D8" w:rsidRDefault="002B7D20" w:rsidP="007C2551">
      <w:pPr>
        <w:pStyle w:val="SOWTL5-ASDEFCON"/>
      </w:pPr>
      <w:r w:rsidRPr="005154D8">
        <w:t>At the request of the Commonwealth</w:t>
      </w:r>
      <w:r w:rsidR="00C81127" w:rsidRPr="005154D8">
        <w:t xml:space="preserve"> Representative</w:t>
      </w:r>
      <w:r w:rsidRPr="005154D8">
        <w:t xml:space="preserve">, the Contractor shall resubmit a proposed Minor </w:t>
      </w:r>
      <w:r w:rsidR="006D6709" w:rsidRPr="005154D8">
        <w:t>C</w:t>
      </w:r>
      <w:r w:rsidRPr="005154D8">
        <w:t xml:space="preserve">hange to </w:t>
      </w:r>
      <w:r w:rsidR="0046514B" w:rsidRPr="005154D8">
        <w:t xml:space="preserve">a </w:t>
      </w:r>
      <w:r w:rsidR="0020163F">
        <w:t>PBL</w:t>
      </w:r>
      <w:r w:rsidRPr="005154D8">
        <w:t xml:space="preserve"> as a proposed Major </w:t>
      </w:r>
      <w:r w:rsidR="006D6709" w:rsidRPr="005154D8">
        <w:t>C</w:t>
      </w:r>
      <w:r w:rsidRPr="005154D8">
        <w:t xml:space="preserve">hange to the </w:t>
      </w:r>
      <w:r w:rsidR="0020163F">
        <w:t>PBL</w:t>
      </w:r>
      <w:r w:rsidRPr="005154D8">
        <w:t xml:space="preserve"> in accordance with clause </w:t>
      </w:r>
      <w:r w:rsidRPr="005154D8">
        <w:fldChar w:fldCharType="begin"/>
      </w:r>
      <w:r w:rsidRPr="005154D8">
        <w:instrText xml:space="preserve"> REF _Ref32209714 \r \h  \* MERGEFORMAT </w:instrText>
      </w:r>
      <w:r w:rsidRPr="005154D8">
        <w:fldChar w:fldCharType="separate"/>
      </w:r>
      <w:r w:rsidR="004A2D42">
        <w:t>6.2.5.1.2</w:t>
      </w:r>
      <w:r w:rsidRPr="005154D8">
        <w:fldChar w:fldCharType="end"/>
      </w:r>
      <w:r w:rsidRPr="005154D8">
        <w:t>.</w:t>
      </w:r>
    </w:p>
    <w:p w14:paraId="06515B7F" w14:textId="3DA9368D" w:rsidR="002B7D20" w:rsidRPr="005154D8" w:rsidRDefault="002B7D20" w:rsidP="007C2551">
      <w:pPr>
        <w:pStyle w:val="SOWTL5-ASDEFCON"/>
      </w:pPr>
      <w:r w:rsidRPr="005154D8">
        <w:t xml:space="preserve">The Contractor shall, for any proposed change to a </w:t>
      </w:r>
      <w:r w:rsidR="0020163F">
        <w:t xml:space="preserve">Configuration </w:t>
      </w:r>
      <w:r w:rsidR="00B25EC9" w:rsidRPr="005154D8">
        <w:t>B</w:t>
      </w:r>
      <w:r w:rsidRPr="005154D8">
        <w:t xml:space="preserve">aseline, ensure that all </w:t>
      </w:r>
      <w:r w:rsidR="0020163F">
        <w:t xml:space="preserve">Configuration </w:t>
      </w:r>
      <w:r w:rsidR="00B25EC9" w:rsidRPr="005154D8">
        <w:t>B</w:t>
      </w:r>
      <w:r w:rsidRPr="005154D8">
        <w:t xml:space="preserve">aselines </w:t>
      </w:r>
      <w:r w:rsidR="0089696A" w:rsidRPr="005154D8">
        <w:t>are</w:t>
      </w:r>
      <w:r w:rsidRPr="005154D8">
        <w:t xml:space="preserve"> mutually consistent and compatible and in accordance with the requirements of </w:t>
      </w:r>
      <w:r w:rsidR="00045951" w:rsidRPr="005154D8">
        <w:fldChar w:fldCharType="begin">
          <w:ffData>
            <w:name w:val=""/>
            <w:enabled/>
            <w:calcOnExit w:val="0"/>
            <w:textInput>
              <w:default w:val="[…INSERT RELEVANT POLICY, EG, MSD LOGISTICS INSTRUCTION 07-1…]"/>
            </w:textInput>
          </w:ffData>
        </w:fldChar>
      </w:r>
      <w:r w:rsidR="00045951" w:rsidRPr="005154D8">
        <w:instrText xml:space="preserve"> FORMTEXT </w:instrText>
      </w:r>
      <w:r w:rsidR="00045951" w:rsidRPr="005154D8">
        <w:fldChar w:fldCharType="separate"/>
      </w:r>
      <w:r w:rsidR="004A2D42">
        <w:rPr>
          <w:noProof/>
        </w:rPr>
        <w:t>[…INSERT RELEVANT POLICY, EG, MSD LOGISTICS INSTRUCTION 07-1…]</w:t>
      </w:r>
      <w:r w:rsidR="00045951" w:rsidRPr="005154D8">
        <w:fldChar w:fldCharType="end"/>
      </w:r>
      <w:r w:rsidRPr="005154D8">
        <w:t>.</w:t>
      </w:r>
    </w:p>
    <w:p w14:paraId="7A2FBE05" w14:textId="517F98D0" w:rsidR="00CB1914" w:rsidRPr="005154D8" w:rsidRDefault="00CB1914" w:rsidP="009B0308">
      <w:pPr>
        <w:pStyle w:val="NoteToDrafters-ASDEFCON"/>
      </w:pPr>
      <w:r w:rsidRPr="005154D8">
        <w:t>Note to drafters:  Amend the following clause if Major changes will be managed through a stand</w:t>
      </w:r>
      <w:r w:rsidR="00EB25C4">
        <w:noBreakHyphen/>
      </w:r>
      <w:r w:rsidRPr="005154D8">
        <w:t>alone DSD</w:t>
      </w:r>
      <w:r w:rsidR="004900A1" w:rsidRPr="005154D8">
        <w:t xml:space="preserve"> or if DSD-ENG-SW is not used</w:t>
      </w:r>
      <w:r w:rsidRPr="005154D8">
        <w:t>.</w:t>
      </w:r>
    </w:p>
    <w:p w14:paraId="1499D070" w14:textId="744A2018" w:rsidR="00B25EC9" w:rsidRPr="005154D8" w:rsidRDefault="00B25EC9" w:rsidP="00DF299F">
      <w:pPr>
        <w:pStyle w:val="SOWTL5-ASDEFCON"/>
      </w:pPr>
      <w:r w:rsidRPr="005154D8">
        <w:t>The Contractor shal</w:t>
      </w:r>
      <w:r w:rsidR="006D6709" w:rsidRPr="005154D8">
        <w:t>l implement all Approved Major C</w:t>
      </w:r>
      <w:r w:rsidRPr="005154D8">
        <w:t xml:space="preserve">hanges to a </w:t>
      </w:r>
      <w:r w:rsidR="0020163F">
        <w:t xml:space="preserve">Configuration </w:t>
      </w:r>
      <w:r w:rsidRPr="005154D8">
        <w:t xml:space="preserve">Baseline </w:t>
      </w:r>
      <w:r w:rsidR="00CB1914" w:rsidRPr="005154D8">
        <w:t>in accordance with this DSD</w:t>
      </w:r>
      <w:r w:rsidR="00206CA5" w:rsidRPr="005154D8">
        <w:t>,</w:t>
      </w:r>
      <w:r w:rsidR="00CB1914" w:rsidRPr="005154D8">
        <w:t xml:space="preserve"> DSD-ENG-SERV</w:t>
      </w:r>
      <w:r w:rsidR="004900A1" w:rsidRPr="005154D8">
        <w:t xml:space="preserve"> and DSD-ENG-SW, as applicable to the change</w:t>
      </w:r>
      <w:r w:rsidRPr="005154D8">
        <w:t>.</w:t>
      </w:r>
    </w:p>
    <w:p w14:paraId="6BDE0DA9" w14:textId="29DC1097" w:rsidR="005D27FC" w:rsidRPr="005154D8" w:rsidRDefault="005D27FC" w:rsidP="00DF299F">
      <w:pPr>
        <w:pStyle w:val="SOWTL5-ASDEFCON"/>
      </w:pPr>
      <w:bookmarkStart w:id="32" w:name="_Toc523558007"/>
      <w:bookmarkStart w:id="33" w:name="_Toc2661131"/>
      <w:bookmarkStart w:id="34" w:name="_Toc32915768"/>
      <w:bookmarkStart w:id="35" w:name="_Ref232495303"/>
      <w:r w:rsidRPr="005154D8">
        <w:t>The Contractor shall</w:t>
      </w:r>
      <w:r w:rsidR="005B5399" w:rsidRPr="005154D8">
        <w:t xml:space="preserve"> submit an Application for </w:t>
      </w:r>
      <w:r w:rsidR="00266FDA">
        <w:t xml:space="preserve">a </w:t>
      </w:r>
      <w:r w:rsidR="005B5399" w:rsidRPr="005154D8">
        <w:t xml:space="preserve">Deviation </w:t>
      </w:r>
      <w:r w:rsidR="007755FD">
        <w:t>(which may include one o</w:t>
      </w:r>
      <w:r w:rsidR="002A33EC">
        <w:t>r</w:t>
      </w:r>
      <w:r w:rsidR="007755FD">
        <w:t xml:space="preserve"> more requests for variance) </w:t>
      </w:r>
      <w:r w:rsidR="005B5399" w:rsidRPr="005154D8">
        <w:t>in accordance with clause 11.4 of the SOW</w:t>
      </w:r>
      <w:r w:rsidRPr="005154D8">
        <w:t>, for any Services that will or are likely to</w:t>
      </w:r>
      <w:r w:rsidR="0000421A" w:rsidRPr="005154D8">
        <w:t xml:space="preserve"> </w:t>
      </w:r>
      <w:r w:rsidRPr="005154D8">
        <w:t xml:space="preserve">result in a non-conformance with </w:t>
      </w:r>
      <w:r w:rsidR="005B5399" w:rsidRPr="005154D8">
        <w:t>a</w:t>
      </w:r>
      <w:r w:rsidRPr="005154D8">
        <w:t xml:space="preserve"> </w:t>
      </w:r>
      <w:r w:rsidR="0020163F">
        <w:t xml:space="preserve">Configuration </w:t>
      </w:r>
      <w:r w:rsidRPr="005154D8">
        <w:t>Baseline.</w:t>
      </w:r>
    </w:p>
    <w:p w14:paraId="40BEF658" w14:textId="2B89070F" w:rsidR="005E66B4" w:rsidRDefault="005E66B4" w:rsidP="00DF299F">
      <w:pPr>
        <w:pStyle w:val="SOWTL5-ASDEFCON"/>
      </w:pPr>
      <w:r w:rsidRPr="005154D8">
        <w:t>The Contractor shall not perform the</w:t>
      </w:r>
      <w:r w:rsidR="005A7FF8" w:rsidRPr="005154D8">
        <w:t xml:space="preserve"> Service that would result in </w:t>
      </w:r>
      <w:r w:rsidR="005B5399" w:rsidRPr="005154D8">
        <w:t>a</w:t>
      </w:r>
      <w:r w:rsidR="005A7FF8" w:rsidRPr="005154D8">
        <w:t xml:space="preserve"> </w:t>
      </w:r>
      <w:r w:rsidRPr="005154D8">
        <w:t xml:space="preserve">non-conformance with </w:t>
      </w:r>
      <w:r w:rsidR="005B5399" w:rsidRPr="005154D8">
        <w:t>a</w:t>
      </w:r>
      <w:r w:rsidRPr="005154D8">
        <w:t xml:space="preserve"> </w:t>
      </w:r>
      <w:r w:rsidR="0020163F">
        <w:t xml:space="preserve">Configuration </w:t>
      </w:r>
      <w:r w:rsidRPr="005154D8">
        <w:t xml:space="preserve">Baseline </w:t>
      </w:r>
      <w:r w:rsidR="005A7FF8" w:rsidRPr="005154D8">
        <w:t>until the Deviation has been Approved by the Commonwealth Representative.</w:t>
      </w:r>
    </w:p>
    <w:p w14:paraId="5687D830" w14:textId="1CD81DD2" w:rsidR="00A23B7D" w:rsidRDefault="00A23B7D" w:rsidP="00DF299F">
      <w:pPr>
        <w:pStyle w:val="NoteToDrafters-ASDEFCON"/>
      </w:pPr>
      <w:r>
        <w:t>Note to drafters:  Include the following clause if the Contractor will be required to participate in Commonwealth-conducted CCBs.  If the following clause is retained, copies of the relevant parts of the Commonwealth’s CMP will need to be provided to the Contractor.  Care needs to be taken that the Commonwealth’s CMP does not conflict with the requirements of the SOW.  If not required, replace the clauses below the heading with a single ‘Not used’.</w:t>
      </w:r>
    </w:p>
    <w:p w14:paraId="347D9E54" w14:textId="0F5003C6" w:rsidR="00A23B7D" w:rsidRPr="005D0DE0" w:rsidRDefault="00A23B7D" w:rsidP="00DF299F">
      <w:pPr>
        <w:pStyle w:val="SOWHL4-ASDEFCON"/>
      </w:pPr>
      <w:bookmarkStart w:id="36" w:name="_Ref197932667"/>
      <w:r w:rsidRPr="005D0DE0">
        <w:t>Commonwealth-conducted Configuration Control Boards</w:t>
      </w:r>
      <w:bookmarkEnd w:id="36"/>
    </w:p>
    <w:p w14:paraId="522FBDC7" w14:textId="25F3D075" w:rsidR="00A23B7D" w:rsidRDefault="00A23B7D" w:rsidP="00DF299F">
      <w:pPr>
        <w:pStyle w:val="SOWTL5-ASDEFCON"/>
      </w:pPr>
      <w:r>
        <w:t>The Commonwealth will conduct Configuration Control Boards (CCBs) in accordance with the Commonwealth’s Configuration Management Plan.</w:t>
      </w:r>
    </w:p>
    <w:p w14:paraId="0C905D27" w14:textId="29FCBD62" w:rsidR="00A23B7D" w:rsidRDefault="00A23B7D" w:rsidP="00DF299F">
      <w:pPr>
        <w:pStyle w:val="SOWTL5-ASDEFCON"/>
      </w:pPr>
      <w:r>
        <w:t xml:space="preserve">When requested by the Commonwealth Representative, the Contractor shall participate in Commonwealth-conducted CCBs, as a non-voting advisor, to ensure that the implications of any proposed Major Change </w:t>
      </w:r>
      <w:r w:rsidR="004B76CD">
        <w:t>are</w:t>
      </w:r>
      <w:r>
        <w:t xml:space="preserve"> considered prior to agreement by the CCB.</w:t>
      </w:r>
    </w:p>
    <w:p w14:paraId="19525D30" w14:textId="4259C720" w:rsidR="00A23B7D" w:rsidRDefault="00A23B7D" w:rsidP="00DF299F">
      <w:pPr>
        <w:pStyle w:val="SOWTL5-ASDEFCON"/>
      </w:pPr>
      <w:r>
        <w:t>The Contractor shall ensure that the Contractor representatives and, when requested by the Commonwealth Representative, Subcontractors’ representatives participate in each Commonwealth-conducted CCB, as appropriate to the subject and objectives of the meeting.</w:t>
      </w:r>
    </w:p>
    <w:p w14:paraId="07CDC0E0" w14:textId="54D0F9C7" w:rsidR="00A23B7D" w:rsidRDefault="00A23B7D" w:rsidP="00DF299F">
      <w:pPr>
        <w:pStyle w:val="SOWTL5-ASDEFCON"/>
      </w:pPr>
      <w:r>
        <w:t>When the Contractor has been requested to attend a Commonwealth-conducted CCB, the parties shall conduct the preparation, notice and follow-up to the Commonwealth-conducted CCB as an ad hoc meeting in accordance with clause 3.4.6 of the SOW.</w:t>
      </w:r>
    </w:p>
    <w:p w14:paraId="7B6CFAF5" w14:textId="0EC3792C" w:rsidR="00A23B7D" w:rsidRDefault="00A23B7D" w:rsidP="00DF299F">
      <w:pPr>
        <w:pStyle w:val="SOWTL5-ASDEFCON"/>
      </w:pPr>
      <w:r>
        <w:t>The Contractor shall, upon request, make all supporting data reasonably required by the Commonwealth for the purposes of the Commonwealth-conducted CCBs available to the Commonwealth Representative within five Working Days of the request.</w:t>
      </w:r>
    </w:p>
    <w:p w14:paraId="1EE481F1" w14:textId="65B8854D" w:rsidR="00A23B7D" w:rsidRDefault="00A23B7D" w:rsidP="00DF299F">
      <w:pPr>
        <w:pStyle w:val="SOWTL5-ASDEFCON"/>
      </w:pPr>
      <w:r>
        <w:t>In the event that any proposed Major Change would result in a change to the Contract, the Contractor shall develop and submit a CCP in accordance with clause 11.1 of the COC.</w:t>
      </w:r>
    </w:p>
    <w:p w14:paraId="42E09168" w14:textId="3E29EABF" w:rsidR="00A23B7D" w:rsidRPr="005154D8" w:rsidRDefault="00A23B7D" w:rsidP="00DF299F">
      <w:pPr>
        <w:pStyle w:val="SOWTL5-ASDEFCON"/>
      </w:pPr>
      <w:r>
        <w:t xml:space="preserve">The Commonwealth shall convene Commonwealth-conducted CCBs on an as-required basis.  For planning purposes, the Contractor should expect to attend at least two Commonwealth-conducted CCBs in any calendar year, with each CCB running for approximately half a day.  </w:t>
      </w:r>
      <w:r w:rsidR="0042346E">
        <w:t xml:space="preserve">Commonwealth-conducted </w:t>
      </w:r>
      <w:r>
        <w:t xml:space="preserve">CCBs </w:t>
      </w:r>
      <w:r w:rsidR="0042346E">
        <w:t>may</w:t>
      </w:r>
      <w:r>
        <w:t xml:space="preserve"> be </w:t>
      </w:r>
      <w:r w:rsidR="0042346E">
        <w:t>held virtually when determined by the Commonwealth Representative</w:t>
      </w:r>
      <w:r>
        <w:t>.</w:t>
      </w:r>
    </w:p>
    <w:p w14:paraId="78FD61CF" w14:textId="77777777" w:rsidR="002B7D20" w:rsidRPr="005154D8" w:rsidRDefault="002B7D20" w:rsidP="009B0308">
      <w:pPr>
        <w:pStyle w:val="SOWHL3-ASDEFCON"/>
      </w:pPr>
      <w:bookmarkStart w:id="37" w:name="_Ref292010073"/>
      <w:r w:rsidRPr="005154D8">
        <w:t>Configuration Status Accounting</w:t>
      </w:r>
      <w:bookmarkEnd w:id="32"/>
      <w:bookmarkEnd w:id="33"/>
      <w:bookmarkEnd w:id="34"/>
      <w:bookmarkEnd w:id="35"/>
      <w:bookmarkEnd w:id="37"/>
    </w:p>
    <w:p w14:paraId="2B9E4C38" w14:textId="77777777" w:rsidR="002B7D20" w:rsidRPr="005154D8" w:rsidRDefault="002B7D20" w:rsidP="009B0308">
      <w:pPr>
        <w:pStyle w:val="NoteToDrafters-ASDEFCON"/>
      </w:pPr>
      <w:r w:rsidRPr="005154D8">
        <w:t>Note to drafters:  Select the applicable plan in the clause below.</w:t>
      </w:r>
    </w:p>
    <w:p w14:paraId="72DECA4C" w14:textId="1BE3CF45" w:rsidR="002B7D20" w:rsidRPr="005154D8" w:rsidRDefault="002B7D20" w:rsidP="009B0308">
      <w:pPr>
        <w:pStyle w:val="SOWTL4-ASDEFCON"/>
      </w:pPr>
      <w:bookmarkStart w:id="38" w:name="_Ref291084219"/>
      <w:r w:rsidRPr="005154D8">
        <w:t xml:space="preserve">The Contractor shall </w:t>
      </w:r>
      <w:r w:rsidR="00171FCD" w:rsidRPr="005154D8">
        <w:t>use</w:t>
      </w:r>
      <w:r w:rsidRPr="005154D8">
        <w:t xml:space="preserve">, in accordance with the Approved </w:t>
      </w:r>
      <w:r w:rsidR="006F2AB7">
        <w:fldChar w:fldCharType="begin">
          <w:ffData>
            <w:name w:val=""/>
            <w:enabled/>
            <w:calcOnExit w:val="0"/>
            <w:textInput>
              <w:default w:val="[…INSERT 'CMP', 'CEMP' OR 'SSMP'…]"/>
            </w:textInput>
          </w:ffData>
        </w:fldChar>
      </w:r>
      <w:r w:rsidR="006F2AB7">
        <w:instrText xml:space="preserve"> FORMTEXT </w:instrText>
      </w:r>
      <w:r w:rsidR="006F2AB7">
        <w:fldChar w:fldCharType="separate"/>
      </w:r>
      <w:r w:rsidR="004A2D42">
        <w:rPr>
          <w:noProof/>
        </w:rPr>
        <w:t>[…INSERT 'CMP', 'CEMP' OR 'SSMP'…]</w:t>
      </w:r>
      <w:r w:rsidR="006F2AB7">
        <w:fldChar w:fldCharType="end"/>
      </w:r>
      <w:r w:rsidRPr="005154D8">
        <w:t xml:space="preserve">, </w:t>
      </w:r>
      <w:r w:rsidR="00483332" w:rsidRPr="005154D8">
        <w:t xml:space="preserve">a </w:t>
      </w:r>
      <w:r w:rsidRPr="005154D8">
        <w:t xml:space="preserve">CSA system that correlates, stores, maintains and provides readily available views of all configuration information relating to the </w:t>
      </w:r>
      <w:r w:rsidR="00EE273B" w:rsidRPr="005154D8">
        <w:t>Products specified in clause </w:t>
      </w:r>
      <w:r w:rsidR="00187292" w:rsidRPr="005154D8">
        <w:fldChar w:fldCharType="begin"/>
      </w:r>
      <w:r w:rsidR="00187292" w:rsidRPr="005154D8">
        <w:instrText xml:space="preserve"> REF _Ref290920826 \r \h </w:instrText>
      </w:r>
      <w:r w:rsidR="00187292" w:rsidRPr="005154D8">
        <w:fldChar w:fldCharType="separate"/>
      </w:r>
      <w:r w:rsidR="004A2D42">
        <w:t>6.1.1.1</w:t>
      </w:r>
      <w:r w:rsidR="00187292" w:rsidRPr="005154D8">
        <w:fldChar w:fldCharType="end"/>
      </w:r>
      <w:r w:rsidR="00EE273B" w:rsidRPr="005154D8">
        <w:t xml:space="preserve"> </w:t>
      </w:r>
      <w:r w:rsidRPr="005154D8">
        <w:t xml:space="preserve">and their </w:t>
      </w:r>
      <w:r w:rsidR="00EE273B" w:rsidRPr="005154D8">
        <w:t>B</w:t>
      </w:r>
      <w:r w:rsidRPr="005154D8">
        <w:t>aselines.</w:t>
      </w:r>
      <w:bookmarkEnd w:id="38"/>
    </w:p>
    <w:p w14:paraId="6FA3DE1A" w14:textId="145D0E85" w:rsidR="00222C6F" w:rsidRPr="005154D8" w:rsidRDefault="00FB0AAD" w:rsidP="009B0308">
      <w:pPr>
        <w:pStyle w:val="NoteToDrafters-ASDEFCON"/>
      </w:pPr>
      <w:r w:rsidRPr="005154D8">
        <w:t xml:space="preserve">Note to drafters:  Select </w:t>
      </w:r>
      <w:r w:rsidR="00517CFD">
        <w:t>an</w:t>
      </w:r>
      <w:r w:rsidRPr="005154D8">
        <w:t xml:space="preserve"> option based on whether the Contractor will </w:t>
      </w:r>
      <w:r w:rsidR="00517CFD">
        <w:t>have</w:t>
      </w:r>
      <w:r w:rsidRPr="005154D8">
        <w:t xml:space="preserve"> o</w:t>
      </w:r>
      <w:r w:rsidR="00D4207F" w:rsidRPr="005154D8">
        <w:t>n-line access to a Defence CSA s</w:t>
      </w:r>
      <w:r w:rsidRPr="005154D8">
        <w:t>ystem</w:t>
      </w:r>
      <w:r w:rsidR="00D4207F" w:rsidRPr="005154D8">
        <w:t xml:space="preserve"> (Option A), be required to </w:t>
      </w:r>
      <w:r w:rsidR="000205D0" w:rsidRPr="005154D8">
        <w:t>have their own</w:t>
      </w:r>
      <w:r w:rsidR="00D4207F" w:rsidRPr="005154D8">
        <w:t xml:space="preserve"> CSA system (Option B)</w:t>
      </w:r>
      <w:r w:rsidR="00B41EF2" w:rsidRPr="005154D8">
        <w:t xml:space="preserve">, </w:t>
      </w:r>
      <w:r w:rsidR="00A403C8">
        <w:t>and/</w:t>
      </w:r>
      <w:r w:rsidR="00B41EF2" w:rsidRPr="005154D8">
        <w:t xml:space="preserve">or be required to </w:t>
      </w:r>
      <w:r w:rsidR="00E31FF0">
        <w:t>exchange</w:t>
      </w:r>
      <w:r w:rsidR="00E31FF0" w:rsidRPr="005154D8">
        <w:t xml:space="preserve"> </w:t>
      </w:r>
      <w:r w:rsidR="00D4207F" w:rsidRPr="005154D8">
        <w:t>C</w:t>
      </w:r>
      <w:r w:rsidR="00B41EF2" w:rsidRPr="005154D8">
        <w:t>SA</w:t>
      </w:r>
      <w:r w:rsidR="00222C6F" w:rsidRPr="005154D8">
        <w:t xml:space="preserve"> data</w:t>
      </w:r>
      <w:r w:rsidR="00D4207F" w:rsidRPr="005154D8">
        <w:t xml:space="preserve"> </w:t>
      </w:r>
      <w:r w:rsidR="00897177">
        <w:t>with</w:t>
      </w:r>
      <w:r w:rsidR="00D4207F" w:rsidRPr="005154D8">
        <w:t xml:space="preserve"> Defence or </w:t>
      </w:r>
      <w:r w:rsidR="0078684F">
        <w:t xml:space="preserve">an </w:t>
      </w:r>
      <w:r w:rsidR="00517CFD">
        <w:t xml:space="preserve">Associated Party </w:t>
      </w:r>
      <w:r w:rsidR="00D4207F" w:rsidRPr="005154D8">
        <w:t>(Option C)</w:t>
      </w:r>
      <w:r w:rsidR="00AE02BB">
        <w:t>.</w:t>
      </w:r>
      <w:r w:rsidR="00A40529">
        <w:t xml:space="preserve"> </w:t>
      </w:r>
      <w:r w:rsidR="00AE02BB">
        <w:t xml:space="preserve"> A</w:t>
      </w:r>
      <w:r w:rsidR="00A40529">
        <w:t xml:space="preserve"> combination of </w:t>
      </w:r>
      <w:r w:rsidR="007F0DEE">
        <w:t xml:space="preserve">these </w:t>
      </w:r>
      <w:r w:rsidR="00AE02BB">
        <w:t>options is possible</w:t>
      </w:r>
      <w:r w:rsidR="00B41EF2" w:rsidRPr="005154D8">
        <w:t xml:space="preserve">.  </w:t>
      </w:r>
      <w:r w:rsidR="00222C6F" w:rsidRPr="005154D8">
        <w:t xml:space="preserve">Further requirements </w:t>
      </w:r>
      <w:r w:rsidR="00517CFD">
        <w:t>when selecting</w:t>
      </w:r>
      <w:r w:rsidR="00517CFD" w:rsidRPr="005154D8">
        <w:t xml:space="preserve"> </w:t>
      </w:r>
      <w:r w:rsidR="00222C6F" w:rsidRPr="005154D8">
        <w:t>each option are:</w:t>
      </w:r>
    </w:p>
    <w:p w14:paraId="7C8C8B45" w14:textId="08EAB770" w:rsidR="00222C6F" w:rsidRPr="00F92736" w:rsidRDefault="00222C6F" w:rsidP="00F92736">
      <w:pPr>
        <w:pStyle w:val="NoteToDraftersBullets-ASDEFCON"/>
      </w:pPr>
      <w:r w:rsidRPr="00F92736">
        <w:t>Option A (</w:t>
      </w:r>
      <w:r w:rsidR="00A40529">
        <w:t>use of</w:t>
      </w:r>
      <w:r w:rsidRPr="00F92736">
        <w:t xml:space="preserve"> </w:t>
      </w:r>
      <w:r w:rsidR="0078684F">
        <w:t xml:space="preserve">a </w:t>
      </w:r>
      <w:r w:rsidRPr="00F92736">
        <w:t xml:space="preserve">Defence CSA system): </w:t>
      </w:r>
      <w:r w:rsidR="00C942CA" w:rsidRPr="00F92736">
        <w:t xml:space="preserve"> </w:t>
      </w:r>
      <w:r w:rsidRPr="00F92736">
        <w:t>S</w:t>
      </w:r>
      <w:r w:rsidR="00FB0AAD" w:rsidRPr="00F92736">
        <w:t xml:space="preserve">elect </w:t>
      </w:r>
      <w:r w:rsidR="00864289" w:rsidRPr="00F92736">
        <w:t>O</w:t>
      </w:r>
      <w:r w:rsidR="000205D0" w:rsidRPr="00F92736">
        <w:t>ption</w:t>
      </w:r>
      <w:r w:rsidR="00D4207F" w:rsidRPr="00F92736">
        <w:t xml:space="preserve"> A-1</w:t>
      </w:r>
      <w:r w:rsidR="00FB0AAD" w:rsidRPr="00F92736">
        <w:t xml:space="preserve"> for </w:t>
      </w:r>
      <w:r w:rsidR="00D4207F" w:rsidRPr="00F92736">
        <w:t>exclusive use</w:t>
      </w:r>
      <w:r w:rsidR="00FB0AAD" w:rsidRPr="00F92736">
        <w:t xml:space="preserve"> or </w:t>
      </w:r>
      <w:r w:rsidR="00864289" w:rsidRPr="00F92736">
        <w:t>O</w:t>
      </w:r>
      <w:r w:rsidR="000205D0" w:rsidRPr="00F92736">
        <w:t>ption</w:t>
      </w:r>
      <w:r w:rsidR="00FB0AAD" w:rsidRPr="00F92736">
        <w:t xml:space="preserve"> A-2 for shared </w:t>
      </w:r>
      <w:r w:rsidR="00D4207F" w:rsidRPr="00F92736">
        <w:t>access</w:t>
      </w:r>
      <w:r w:rsidR="00FB0AAD" w:rsidRPr="00F92736">
        <w:t>.</w:t>
      </w:r>
      <w:r w:rsidR="00E5239E">
        <w:t xml:space="preserve">  </w:t>
      </w:r>
      <w:r w:rsidR="00C42BA0">
        <w:t xml:space="preserve">If </w:t>
      </w:r>
      <w:r w:rsidR="001F7B9A">
        <w:t>access will be</w:t>
      </w:r>
      <w:r w:rsidR="00C42BA0">
        <w:t xml:space="preserve"> available via hardware</w:t>
      </w:r>
      <w:r w:rsidR="0078684F">
        <w:t xml:space="preserve"> used for other functions</w:t>
      </w:r>
      <w:r w:rsidR="00C42BA0">
        <w:t xml:space="preserve">, </w:t>
      </w:r>
      <w:r w:rsidR="0078684F">
        <w:t>both</w:t>
      </w:r>
      <w:r w:rsidR="00C42BA0">
        <w:t xml:space="preserve"> Options A-1 or A-2 </w:t>
      </w:r>
      <w:r w:rsidR="0078684F">
        <w:t>can be deleted</w:t>
      </w:r>
      <w:r w:rsidR="00C42BA0">
        <w:t>.</w:t>
      </w:r>
      <w:r w:rsidR="001F7B9A">
        <w:t xml:space="preserve"> </w:t>
      </w:r>
      <w:r w:rsidR="001F7B9A" w:rsidRPr="001F7B9A">
        <w:t xml:space="preserve"> </w:t>
      </w:r>
      <w:r w:rsidR="001F7B9A">
        <w:t xml:space="preserve">If the </w:t>
      </w:r>
      <w:r w:rsidR="008B420C">
        <w:t>CM</w:t>
      </w:r>
      <w:r w:rsidR="001F7B9A">
        <w:t xml:space="preserve"> </w:t>
      </w:r>
      <w:r w:rsidR="008B420C">
        <w:t xml:space="preserve">and </w:t>
      </w:r>
      <w:r w:rsidR="003B65B9">
        <w:t xml:space="preserve">EAM </w:t>
      </w:r>
      <w:r w:rsidR="008B420C">
        <w:t xml:space="preserve">master data </w:t>
      </w:r>
      <w:r w:rsidR="00962F1A">
        <w:t>processe</w:t>
      </w:r>
      <w:r w:rsidR="008B420C">
        <w:t xml:space="preserve">s </w:t>
      </w:r>
      <w:r w:rsidR="001F7B9A">
        <w:t xml:space="preserve">will be available </w:t>
      </w:r>
      <w:r w:rsidR="00B67467">
        <w:t>in</w:t>
      </w:r>
      <w:r w:rsidR="00B67467" w:rsidRPr="008B420C">
        <w:t xml:space="preserve"> </w:t>
      </w:r>
      <w:r w:rsidR="00B67467">
        <w:t xml:space="preserve">ERP </w:t>
      </w:r>
      <w:r w:rsidR="001F7B9A">
        <w:t xml:space="preserve">before OD, then the note to tenderers </w:t>
      </w:r>
      <w:r w:rsidR="00B67467">
        <w:t xml:space="preserve">for ERP </w:t>
      </w:r>
      <w:r w:rsidR="001F7B9A">
        <w:t>can be deleted.</w:t>
      </w:r>
    </w:p>
    <w:p w14:paraId="36C7D1C6" w14:textId="298161D1" w:rsidR="00222C6F" w:rsidRPr="00F92736" w:rsidRDefault="00D4207F" w:rsidP="00F92736">
      <w:pPr>
        <w:pStyle w:val="NoteToDraftersBullets-ASDEFCON"/>
      </w:pPr>
      <w:r w:rsidRPr="00F92736">
        <w:t>Option B</w:t>
      </w:r>
      <w:r w:rsidR="00222C6F" w:rsidRPr="00F92736">
        <w:t xml:space="preserve"> (Contractor CSA system):  R</w:t>
      </w:r>
      <w:r w:rsidRPr="00F92736">
        <w:t>eview and update the CDRL</w:t>
      </w:r>
      <w:r w:rsidR="000205D0" w:rsidRPr="00F92736">
        <w:t xml:space="preserve"> for </w:t>
      </w:r>
      <w:r w:rsidR="00222C6F" w:rsidRPr="00F92736">
        <w:t xml:space="preserve">the delivery of </w:t>
      </w:r>
      <w:r w:rsidR="000205D0" w:rsidRPr="00F92736">
        <w:t>CSA Reports</w:t>
      </w:r>
      <w:r w:rsidRPr="00F92736">
        <w:t>.</w:t>
      </w:r>
    </w:p>
    <w:p w14:paraId="2AC76E93" w14:textId="47B16072" w:rsidR="00FB0AAD" w:rsidRPr="00F92736" w:rsidRDefault="00222C6F" w:rsidP="00F92736">
      <w:pPr>
        <w:pStyle w:val="NoteToDraftersBullets-ASDEFCON"/>
      </w:pPr>
      <w:r w:rsidRPr="00F92736">
        <w:t>Option C (</w:t>
      </w:r>
      <w:r w:rsidR="00D85D66" w:rsidRPr="00F92736">
        <w:t>Exchange of CS</w:t>
      </w:r>
      <w:r w:rsidR="00C85729" w:rsidRPr="00F92736">
        <w:t>A</w:t>
      </w:r>
      <w:r w:rsidR="00D85D66" w:rsidRPr="00F92736">
        <w:t xml:space="preserve"> system data</w:t>
      </w:r>
      <w:r w:rsidRPr="00F92736">
        <w:t xml:space="preserve">):  </w:t>
      </w:r>
      <w:r w:rsidR="000205D0" w:rsidRPr="00F92736">
        <w:t xml:space="preserve">If </w:t>
      </w:r>
      <w:r w:rsidRPr="00F92736">
        <w:t>chosen, DID</w:t>
      </w:r>
      <w:r w:rsidR="00D85D66" w:rsidRPr="00F92736">
        <w:t>-CM-DATA-</w:t>
      </w:r>
      <w:r w:rsidR="00897177" w:rsidRPr="00F92736">
        <w:t>XDATA</w:t>
      </w:r>
      <w:r w:rsidR="00D85D66" w:rsidRPr="00F92736">
        <w:t xml:space="preserve"> will </w:t>
      </w:r>
      <w:r w:rsidR="005C567C">
        <w:t xml:space="preserve">be required (as a schema) to </w:t>
      </w:r>
      <w:r w:rsidR="005C567C" w:rsidRPr="00F92736">
        <w:t xml:space="preserve">specify data-exchange </w:t>
      </w:r>
      <w:r w:rsidR="00962F1A">
        <w:t>standards</w:t>
      </w:r>
      <w:r w:rsidR="005C567C">
        <w:t>.</w:t>
      </w:r>
      <w:r w:rsidR="005C567C" w:rsidRPr="00F92736">
        <w:t xml:space="preserve"> </w:t>
      </w:r>
      <w:r w:rsidR="005C567C">
        <w:t xml:space="preserve"> </w:t>
      </w:r>
      <w:r w:rsidR="00CF4DBA">
        <w:t xml:space="preserve">A </w:t>
      </w:r>
      <w:r w:rsidR="008B017D">
        <w:t xml:space="preserve">new </w:t>
      </w:r>
      <w:r w:rsidR="00CF4DBA">
        <w:t xml:space="preserve">schema may </w:t>
      </w:r>
      <w:r w:rsidR="008B017D">
        <w:t>not</w:t>
      </w:r>
      <w:r w:rsidR="00D85D66" w:rsidRPr="00F92736">
        <w:t xml:space="preserve"> be </w:t>
      </w:r>
      <w:r w:rsidR="008B017D">
        <w:t>required if</w:t>
      </w:r>
      <w:r w:rsidR="00897177" w:rsidRPr="00F92736">
        <w:t xml:space="preserve"> the Contractor</w:t>
      </w:r>
      <w:r w:rsidRPr="00F92736">
        <w:t xml:space="preserve"> </w:t>
      </w:r>
      <w:r w:rsidR="008B017D">
        <w:t>has</w:t>
      </w:r>
      <w:r w:rsidR="00CF4DBA">
        <w:t xml:space="preserve"> a schema for data exchange with the Commonwealth</w:t>
      </w:r>
      <w:r w:rsidR="008B017D">
        <w:t xml:space="preserve"> (ie, developed </w:t>
      </w:r>
      <w:r w:rsidR="00962F1A">
        <w:t>under</w:t>
      </w:r>
      <w:r w:rsidR="008B017D">
        <w:t xml:space="preserve"> a different contract)</w:t>
      </w:r>
      <w:r w:rsidR="00B41EF2" w:rsidRPr="00F92736">
        <w:t>.</w:t>
      </w:r>
      <w:r w:rsidR="00D22AA0">
        <w:t xml:space="preserve">  If CSA data will initially be transferred to a legacy CSA system before transitioning to ERP, sub-option</w:t>
      </w:r>
      <w:r w:rsidR="00C74DD1">
        <w:t xml:space="preserve"> C-1</w:t>
      </w:r>
      <w:r w:rsidR="00D22AA0">
        <w:t xml:space="preserve"> identifies </w:t>
      </w:r>
      <w:r w:rsidR="00C74DD1">
        <w:t xml:space="preserve">a </w:t>
      </w:r>
      <w:r w:rsidR="00C42BA0">
        <w:t xml:space="preserve">potential </w:t>
      </w:r>
      <w:r w:rsidR="008C56E6">
        <w:t xml:space="preserve">need to update the schema (eg, </w:t>
      </w:r>
      <w:r w:rsidR="00EC18D9">
        <w:t>by developing</w:t>
      </w:r>
      <w:r w:rsidR="00C42BA0">
        <w:t xml:space="preserve"> </w:t>
      </w:r>
      <w:r w:rsidR="00D22AA0">
        <w:t>DID-CM-DATA-XDATA</w:t>
      </w:r>
      <w:r w:rsidR="008C56E6">
        <w:t>)</w:t>
      </w:r>
      <w:r w:rsidR="00D22AA0">
        <w:t>.</w:t>
      </w:r>
    </w:p>
    <w:p w14:paraId="3FE9C87B" w14:textId="2143596B" w:rsidR="00222C6F" w:rsidRPr="005154D8" w:rsidRDefault="00222C6F" w:rsidP="00381C9E">
      <w:pPr>
        <w:pStyle w:val="NoteToDrafters-ASDEFCON"/>
        <w:keepNext w:val="0"/>
      </w:pPr>
      <w:r w:rsidRPr="005154D8">
        <w:t>Option B and Option C</w:t>
      </w:r>
      <w:r w:rsidR="00517CFD">
        <w:t xml:space="preserve"> </w:t>
      </w:r>
      <w:r w:rsidR="008C56E6">
        <w:t>may be combined to</w:t>
      </w:r>
      <w:r w:rsidR="00517CFD">
        <w:t xml:space="preserve"> remove the need for CSA Reports (clause </w:t>
      </w:r>
      <w:r w:rsidR="00517CFD">
        <w:fldChar w:fldCharType="begin"/>
      </w:r>
      <w:r w:rsidR="00517CFD">
        <w:instrText xml:space="preserve"> REF _Ref291571077 \r \h </w:instrText>
      </w:r>
      <w:r w:rsidR="00517CFD">
        <w:fldChar w:fldCharType="separate"/>
      </w:r>
      <w:r w:rsidR="004A2D42">
        <w:t>6.2.6.7</w:t>
      </w:r>
      <w:r w:rsidR="00517CFD">
        <w:fldChar w:fldCharType="end"/>
      </w:r>
      <w:r w:rsidR="00517CFD">
        <w:t>)</w:t>
      </w:r>
      <w:r w:rsidR="002F0E68" w:rsidRPr="005154D8">
        <w:t xml:space="preserve">.  </w:t>
      </w:r>
      <w:r w:rsidR="00517CFD">
        <w:t xml:space="preserve">If Option B or C is not required, delete the </w:t>
      </w:r>
      <w:r w:rsidR="00C74DD1">
        <w:t xml:space="preserve">related </w:t>
      </w:r>
      <w:r w:rsidR="00517CFD">
        <w:t>CDRL line entry</w:t>
      </w:r>
      <w:r w:rsidR="00C74DD1">
        <w:t>(ies)</w:t>
      </w:r>
      <w:r w:rsidR="00517CFD">
        <w:t>.</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654EFE" w:rsidRPr="005154D8" w14:paraId="0B7AE5A5" w14:textId="77777777" w:rsidTr="00D46AD4">
        <w:tc>
          <w:tcPr>
            <w:tcW w:w="9067" w:type="dxa"/>
            <w:shd w:val="clear" w:color="auto" w:fill="auto"/>
          </w:tcPr>
          <w:p w14:paraId="06BCF0AD" w14:textId="12414CD7" w:rsidR="00654EFE" w:rsidRDefault="00654EFE" w:rsidP="00F1543C">
            <w:pPr>
              <w:pStyle w:val="ASDEFCONOption"/>
              <w:keepNext w:val="0"/>
            </w:pPr>
            <w:r w:rsidRPr="005154D8">
              <w:t xml:space="preserve">Option A:  For when the Contractor will be provided with on-line access to a Defence CSA system (eg, </w:t>
            </w:r>
            <w:r w:rsidR="00C52A01">
              <w:t>‘</w:t>
            </w:r>
            <w:r w:rsidR="00AA44E0">
              <w:t xml:space="preserve">CMT-U / </w:t>
            </w:r>
            <w:r w:rsidRPr="005154D8">
              <w:t>TeamCentre</w:t>
            </w:r>
            <w:r w:rsidR="00C52A01">
              <w:t>’</w:t>
            </w:r>
            <w:r w:rsidR="009A67C6">
              <w:t xml:space="preserve"> or </w:t>
            </w:r>
            <w:r w:rsidR="00C52A01">
              <w:t>‘</w:t>
            </w:r>
            <w:r w:rsidR="00962F1A">
              <w:t>the</w:t>
            </w:r>
            <w:r w:rsidR="003B65B9">
              <w:t xml:space="preserve"> Configuration</w:t>
            </w:r>
            <w:r w:rsidR="00313E6B">
              <w:t xml:space="preserve"> </w:t>
            </w:r>
            <w:r w:rsidR="00962F1A">
              <w:t>Management</w:t>
            </w:r>
            <w:r w:rsidR="00313E6B">
              <w:t xml:space="preserve"> </w:t>
            </w:r>
            <w:r w:rsidR="00C52A01">
              <w:t>processes</w:t>
            </w:r>
            <w:r w:rsidR="00962F1A">
              <w:t xml:space="preserve"> </w:t>
            </w:r>
            <w:r w:rsidR="00313E6B">
              <w:t>within</w:t>
            </w:r>
            <w:r w:rsidR="00313E6B" w:rsidDel="00CA191E">
              <w:t xml:space="preserve"> </w:t>
            </w:r>
            <w:r w:rsidR="009A67C6">
              <w:t>ERP</w:t>
            </w:r>
            <w:r w:rsidR="00C52A01">
              <w:t>’</w:t>
            </w:r>
            <w:r w:rsidRPr="005154D8">
              <w:t>)</w:t>
            </w:r>
            <w:r w:rsidR="00E31FF0">
              <w:t>.</w:t>
            </w:r>
            <w:r w:rsidRPr="005154D8">
              <w:t xml:space="preserve"> </w:t>
            </w:r>
            <w:r w:rsidR="00E31FF0">
              <w:t xml:space="preserve"> Insert </w:t>
            </w:r>
            <w:r w:rsidRPr="005154D8">
              <w:t xml:space="preserve">the system </w:t>
            </w:r>
            <w:r w:rsidR="00E31FF0">
              <w:t>name</w:t>
            </w:r>
            <w:r w:rsidRPr="005154D8">
              <w:t xml:space="preserve"> </w:t>
            </w:r>
            <w:r w:rsidR="00313E6B">
              <w:t xml:space="preserve">(or </w:t>
            </w:r>
            <w:r w:rsidR="00C52A01">
              <w:t>‘</w:t>
            </w:r>
            <w:r w:rsidR="00313E6B">
              <w:t>ERP</w:t>
            </w:r>
            <w:r w:rsidR="00C52A01">
              <w:t>’</w:t>
            </w:r>
            <w:r w:rsidR="003B65B9">
              <w:t xml:space="preserve"> and the applicable</w:t>
            </w:r>
            <w:r w:rsidR="00313E6B">
              <w:t xml:space="preserve"> </w:t>
            </w:r>
            <w:r w:rsidR="003B65B9">
              <w:t>work stream</w:t>
            </w:r>
            <w:r w:rsidR="00962F1A">
              <w:t xml:space="preserve"> processes</w:t>
            </w:r>
            <w:r w:rsidR="00313E6B">
              <w:t xml:space="preserve">) </w:t>
            </w:r>
            <w:r w:rsidR="00E31FF0">
              <w:t>where indicated</w:t>
            </w:r>
            <w:r w:rsidRPr="005154D8">
              <w:t>.</w:t>
            </w:r>
          </w:p>
          <w:p w14:paraId="4BF476FB" w14:textId="61548E93" w:rsidR="001228A5" w:rsidRDefault="009A6831" w:rsidP="001228A5">
            <w:pPr>
              <w:pStyle w:val="NoteToTenderers-ASDEFCON"/>
            </w:pPr>
            <w:r>
              <w:t xml:space="preserve">Note to tenderers:  </w:t>
            </w:r>
            <w:r w:rsidR="00EC18D9">
              <w:t xml:space="preserve">The </w:t>
            </w:r>
            <w:r>
              <w:t xml:space="preserve">Defence Enterprise Resource Planning </w:t>
            </w:r>
            <w:r w:rsidR="00C74DD1">
              <w:t xml:space="preserve">Solution </w:t>
            </w:r>
            <w:r>
              <w:t xml:space="preserve">(ERP) </w:t>
            </w:r>
            <w:r w:rsidR="00CA191E">
              <w:t>is</w:t>
            </w:r>
            <w:r w:rsidR="00DF6946">
              <w:t xml:space="preserve"> replac</w:t>
            </w:r>
            <w:r w:rsidR="00CA191E">
              <w:t>ing a number of</w:t>
            </w:r>
            <w:r w:rsidR="007F0DEE">
              <w:t xml:space="preserve"> existi</w:t>
            </w:r>
            <w:r w:rsidR="00347320">
              <w:t>ng</w:t>
            </w:r>
            <w:r w:rsidR="00DF6946">
              <w:t xml:space="preserve"> Defence information systems</w:t>
            </w:r>
            <w:r w:rsidR="00347320">
              <w:t>, and</w:t>
            </w:r>
            <w:r w:rsidR="00B67467">
              <w:t xml:space="preserve"> </w:t>
            </w:r>
            <w:r w:rsidR="00933DDE">
              <w:t xml:space="preserve">Configuration Management and related </w:t>
            </w:r>
            <w:r w:rsidR="00962F1A">
              <w:t>processe</w:t>
            </w:r>
            <w:r w:rsidR="00933DDE">
              <w:t xml:space="preserve">s may be introduced or updated as </w:t>
            </w:r>
            <w:r w:rsidR="00B67467">
              <w:t xml:space="preserve">new </w:t>
            </w:r>
            <w:r w:rsidR="00933DDE">
              <w:t>ERP functionality is released</w:t>
            </w:r>
            <w:r>
              <w:t>.</w:t>
            </w:r>
            <w:r w:rsidR="00347320">
              <w:t xml:space="preserve">  </w:t>
            </w:r>
            <w:r w:rsidR="00933DDE">
              <w:t>As a result, c</w:t>
            </w:r>
            <w:r w:rsidR="001228A5">
              <w:t>hanges to</w:t>
            </w:r>
            <w:r w:rsidR="00933DDE">
              <w:t xml:space="preserve"> CSA system</w:t>
            </w:r>
            <w:r w:rsidR="00313E6B">
              <w:t xml:space="preserve"> requirements</w:t>
            </w:r>
            <w:r w:rsidR="00933DDE">
              <w:t xml:space="preserve"> may</w:t>
            </w:r>
            <w:r w:rsidR="001228A5">
              <w:t xml:space="preserve"> be included in negotiations for any resultant </w:t>
            </w:r>
            <w:r w:rsidR="00367C15">
              <w:t>Contract</w:t>
            </w:r>
            <w:r w:rsidR="001228A5">
              <w:t>.  If the</w:t>
            </w:r>
            <w:r w:rsidR="00DF6946">
              <w:t xml:space="preserve"> relevant </w:t>
            </w:r>
            <w:r w:rsidR="0033546A">
              <w:t xml:space="preserve">changes </w:t>
            </w:r>
            <w:r w:rsidR="001228A5">
              <w:t>ha</w:t>
            </w:r>
            <w:r w:rsidR="00313E6B">
              <w:t>ve</w:t>
            </w:r>
            <w:r w:rsidR="001228A5">
              <w:t xml:space="preserve"> not been implemented by </w:t>
            </w:r>
            <w:r w:rsidR="00933DDE">
              <w:t>the Effective Date</w:t>
            </w:r>
            <w:r w:rsidR="001228A5">
              <w:t xml:space="preserve">, </w:t>
            </w:r>
            <w:r w:rsidR="00367C15">
              <w:t xml:space="preserve">then </w:t>
            </w:r>
            <w:r w:rsidR="001228A5">
              <w:t xml:space="preserve">one or more CCPs </w:t>
            </w:r>
            <w:r w:rsidR="00313E6B">
              <w:t xml:space="preserve">may </w:t>
            </w:r>
            <w:r w:rsidR="001228A5">
              <w:t>be required</w:t>
            </w:r>
            <w:r w:rsidR="0078684F">
              <w:t xml:space="preserve"> </w:t>
            </w:r>
            <w:r w:rsidR="00313E6B">
              <w:t>as additional ERP</w:t>
            </w:r>
            <w:r w:rsidR="0078684F">
              <w:t xml:space="preserve"> functions </w:t>
            </w:r>
            <w:r w:rsidR="00313E6B">
              <w:t>are released</w:t>
            </w:r>
            <w:r w:rsidR="001228A5">
              <w:t>.</w:t>
            </w:r>
          </w:p>
          <w:p w14:paraId="57C52F73" w14:textId="45DD5B1E" w:rsidR="00604E2A" w:rsidRPr="005154D8" w:rsidRDefault="001228A5" w:rsidP="009A6831">
            <w:pPr>
              <w:pStyle w:val="NoteToTenderers-ASDEFCON"/>
            </w:pPr>
            <w:r>
              <w:t>Refer to SOW clause 3.16 for training in the use of Defence information systems.</w:t>
            </w:r>
          </w:p>
          <w:p w14:paraId="1969D618" w14:textId="6C85463F" w:rsidR="00654EFE" w:rsidRPr="005154D8" w:rsidRDefault="00654EFE">
            <w:pPr>
              <w:pStyle w:val="SOWTL4-ASDEFCON"/>
            </w:pPr>
            <w:r w:rsidRPr="005154D8">
              <w:t xml:space="preserve">The Commonwealth shall provide the Contractor with on-line access to the Defence CSA system, </w:t>
            </w:r>
            <w:r w:rsidRPr="005154D8">
              <w:fldChar w:fldCharType="begin">
                <w:ffData>
                  <w:name w:val="Text4"/>
                  <w:enabled/>
                  <w:calcOnExit w:val="0"/>
                  <w:textInput>
                    <w:default w:val="[…INSERT NAME OF SYSTEM…]"/>
                  </w:textInput>
                </w:ffData>
              </w:fldChar>
            </w:r>
            <w:r w:rsidRPr="005154D8">
              <w:instrText xml:space="preserve"> FORMTEXT </w:instrText>
            </w:r>
            <w:r w:rsidRPr="005154D8">
              <w:fldChar w:fldCharType="separate"/>
            </w:r>
            <w:r w:rsidR="004A2D42">
              <w:rPr>
                <w:noProof/>
              </w:rPr>
              <w:t>[…INSERT NAME OF SYSTEM…]</w:t>
            </w:r>
            <w:r w:rsidRPr="005154D8">
              <w:fldChar w:fldCharType="end"/>
            </w:r>
            <w:r w:rsidRPr="005154D8">
              <w:t xml:space="preserve">, for the purposes of undertaking clause </w:t>
            </w:r>
            <w:r w:rsidRPr="005154D8">
              <w:fldChar w:fldCharType="begin"/>
            </w:r>
            <w:r w:rsidRPr="005154D8">
              <w:instrText xml:space="preserve"> REF _Ref291084219 \r \h </w:instrText>
            </w:r>
            <w:r w:rsidRPr="005154D8">
              <w:fldChar w:fldCharType="separate"/>
            </w:r>
            <w:r w:rsidR="004A2D42">
              <w:t>6.2.6.1</w:t>
            </w:r>
            <w:r w:rsidRPr="005154D8">
              <w:fldChar w:fldCharType="end"/>
            </w:r>
            <w:r w:rsidRPr="005154D8">
              <w:t xml:space="preserve"> for this Contract.</w:t>
            </w:r>
          </w:p>
          <w:p w14:paraId="0C4727DF" w14:textId="3B77D0AC" w:rsidR="00654EFE" w:rsidRPr="005154D8" w:rsidRDefault="00654EFE">
            <w:pPr>
              <w:pStyle w:val="ASDEFCONOption"/>
            </w:pPr>
            <w:r w:rsidRPr="005154D8">
              <w:t xml:space="preserve">Option A-1: </w:t>
            </w:r>
            <w:r w:rsidR="002C1A63">
              <w:t>Include if</w:t>
            </w:r>
            <w:r w:rsidRPr="005154D8">
              <w:t xml:space="preserve"> the Contractor will be provided with </w:t>
            </w:r>
            <w:r w:rsidR="00DC5BFC">
              <w:t>GFE and access to</w:t>
            </w:r>
            <w:r w:rsidRPr="005154D8">
              <w:t xml:space="preserve"> a Defence CSA system</w:t>
            </w:r>
            <w:r w:rsidR="00DC5BFC">
              <w:t xml:space="preserve"> as GFS</w:t>
            </w:r>
            <w:r w:rsidRPr="005154D8">
              <w:t>.</w:t>
            </w:r>
          </w:p>
          <w:p w14:paraId="20D13EA0" w14:textId="17558974" w:rsidR="00654EFE" w:rsidRPr="005154D8" w:rsidRDefault="00654EFE">
            <w:pPr>
              <w:pStyle w:val="SOWTL4-ASDEFCON"/>
            </w:pPr>
            <w:r w:rsidRPr="005154D8">
              <w:t xml:space="preserve">The Commonwealth shall provide the Contractor with terminals and/or interfaces and GFS, to support the use of </w:t>
            </w:r>
            <w:r w:rsidRPr="005154D8">
              <w:fldChar w:fldCharType="begin">
                <w:ffData>
                  <w:name w:val="Text4"/>
                  <w:enabled/>
                  <w:calcOnExit w:val="0"/>
                  <w:textInput>
                    <w:default w:val="[…INSERT NAME OF SYSTEM…]"/>
                  </w:textInput>
                </w:ffData>
              </w:fldChar>
            </w:r>
            <w:r w:rsidRPr="005154D8">
              <w:instrText xml:space="preserve"> FORMTEXT </w:instrText>
            </w:r>
            <w:r w:rsidRPr="005154D8">
              <w:fldChar w:fldCharType="separate"/>
            </w:r>
            <w:r w:rsidR="004A2D42">
              <w:rPr>
                <w:noProof/>
              </w:rPr>
              <w:t>[…INSERT NAME OF SYSTEM…]</w:t>
            </w:r>
            <w:r w:rsidRPr="005154D8">
              <w:fldChar w:fldCharType="end"/>
            </w:r>
            <w:r w:rsidRPr="005154D8">
              <w:t>, as detailed in Attachment E.</w:t>
            </w:r>
          </w:p>
          <w:p w14:paraId="165C44D6" w14:textId="7E8D21C9" w:rsidR="00654EFE" w:rsidRPr="005154D8" w:rsidRDefault="00654EFE">
            <w:pPr>
              <w:pStyle w:val="ASDEFCONOption"/>
            </w:pPr>
            <w:r w:rsidRPr="005154D8">
              <w:t xml:space="preserve">Option A-2:  </w:t>
            </w:r>
            <w:r w:rsidR="002C1A63">
              <w:t>Include if</w:t>
            </w:r>
            <w:r w:rsidRPr="005154D8">
              <w:t xml:space="preserve"> the Contractor will </w:t>
            </w:r>
            <w:r w:rsidR="005C421B">
              <w:t>be given</w:t>
            </w:r>
            <w:r w:rsidR="00DC5BFC">
              <w:t xml:space="preserve"> </w:t>
            </w:r>
            <w:r w:rsidRPr="005154D8">
              <w:t>share</w:t>
            </w:r>
            <w:r w:rsidR="00DC5BFC">
              <w:t>d</w:t>
            </w:r>
            <w:r w:rsidRPr="005154D8">
              <w:t xml:space="preserve"> access to a Defence CSA system.</w:t>
            </w:r>
          </w:p>
          <w:p w14:paraId="6CC98EDF" w14:textId="05FE1322" w:rsidR="00654EFE" w:rsidRPr="005154D8" w:rsidRDefault="00654EFE">
            <w:pPr>
              <w:pStyle w:val="SOWTL4-ASDEFCON"/>
            </w:pPr>
            <w:r w:rsidRPr="005154D8">
              <w:t xml:space="preserve">The Commonwealth shall provide the Contractor with access to </w:t>
            </w:r>
            <w:r w:rsidRPr="005154D8">
              <w:fldChar w:fldCharType="begin">
                <w:ffData>
                  <w:name w:val="Text4"/>
                  <w:enabled/>
                  <w:calcOnExit w:val="0"/>
                  <w:textInput>
                    <w:default w:val="[…INSERT NUMBER…]"/>
                  </w:textInput>
                </w:ffData>
              </w:fldChar>
            </w:r>
            <w:r w:rsidRPr="005154D8">
              <w:instrText xml:space="preserve"> FORMTEXT </w:instrText>
            </w:r>
            <w:r w:rsidRPr="005154D8">
              <w:fldChar w:fldCharType="separate"/>
            </w:r>
            <w:r w:rsidR="004A2D42">
              <w:rPr>
                <w:noProof/>
              </w:rPr>
              <w:t>[…INSERT NUMBER…]</w:t>
            </w:r>
            <w:r w:rsidRPr="005154D8">
              <w:fldChar w:fldCharType="end"/>
            </w:r>
            <w:r w:rsidRPr="005154D8">
              <w:t xml:space="preserve"> of shared </w:t>
            </w:r>
            <w:r w:rsidRPr="005154D8">
              <w:fldChar w:fldCharType="begin">
                <w:ffData>
                  <w:name w:val="Text4"/>
                  <w:enabled/>
                  <w:calcOnExit w:val="0"/>
                  <w:textInput>
                    <w:default w:val="[…INSERT NAME OF SYSTEM…]"/>
                  </w:textInput>
                </w:ffData>
              </w:fldChar>
            </w:r>
            <w:r w:rsidRPr="005154D8">
              <w:instrText xml:space="preserve"> FORMTEXT </w:instrText>
            </w:r>
            <w:r w:rsidRPr="005154D8">
              <w:fldChar w:fldCharType="separate"/>
            </w:r>
            <w:r w:rsidR="004A2D42">
              <w:rPr>
                <w:noProof/>
              </w:rPr>
              <w:t>[…INSERT NAME OF SYSTEM…]</w:t>
            </w:r>
            <w:r w:rsidRPr="005154D8">
              <w:fldChar w:fldCharType="end"/>
            </w:r>
            <w:r w:rsidRPr="005154D8">
              <w:t xml:space="preserve"> terminals at </w:t>
            </w:r>
            <w:r w:rsidRPr="005154D8">
              <w:fldChar w:fldCharType="begin">
                <w:ffData>
                  <w:name w:val=""/>
                  <w:enabled/>
                  <w:calcOnExit w:val="0"/>
                  <w:textInput>
                    <w:default w:val="[…INSERT LOCATION/TIME DETAILS…]"/>
                  </w:textInput>
                </w:ffData>
              </w:fldChar>
            </w:r>
            <w:r w:rsidRPr="005154D8">
              <w:instrText xml:space="preserve"> FORMTEXT </w:instrText>
            </w:r>
            <w:r w:rsidRPr="005154D8">
              <w:fldChar w:fldCharType="separate"/>
            </w:r>
            <w:r w:rsidR="004A2D42">
              <w:rPr>
                <w:noProof/>
              </w:rPr>
              <w:t>[…INSERT LOCATION/TIME DETAILS…]</w:t>
            </w:r>
            <w:r w:rsidRPr="005154D8">
              <w:fldChar w:fldCharType="end"/>
            </w:r>
            <w:r w:rsidRPr="005154D8">
              <w:t>.</w:t>
            </w:r>
          </w:p>
        </w:tc>
      </w:tr>
    </w:tbl>
    <w:p w14:paraId="04C89C53" w14:textId="77777777" w:rsidR="00654EFE" w:rsidRPr="005154D8" w:rsidRDefault="00654EFE" w:rsidP="009B0308">
      <w:pPr>
        <w:pStyle w:val="ASDEFCONOptionSpace"/>
      </w:pP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654EFE" w:rsidRPr="005154D8" w14:paraId="0BF7E0B0" w14:textId="77777777" w:rsidTr="00271BDD">
        <w:tc>
          <w:tcPr>
            <w:tcW w:w="9067" w:type="dxa"/>
            <w:shd w:val="clear" w:color="auto" w:fill="auto"/>
          </w:tcPr>
          <w:p w14:paraId="1F21C42B" w14:textId="55443DE2" w:rsidR="00654EFE" w:rsidRPr="005154D8" w:rsidRDefault="00654EFE" w:rsidP="009B0308">
            <w:pPr>
              <w:pStyle w:val="ASDEFCONOption"/>
            </w:pPr>
            <w:r w:rsidRPr="005154D8">
              <w:t xml:space="preserve">Option B:  </w:t>
            </w:r>
            <w:r w:rsidR="002C1A63">
              <w:t>Include if</w:t>
            </w:r>
            <w:r w:rsidRPr="005154D8">
              <w:t xml:space="preserve"> the Contractor will NOT be </w:t>
            </w:r>
            <w:r w:rsidR="002C1A63">
              <w:t>given</w:t>
            </w:r>
            <w:r w:rsidR="002C1A63" w:rsidRPr="005154D8">
              <w:t xml:space="preserve"> </w:t>
            </w:r>
            <w:r w:rsidRPr="005154D8">
              <w:t xml:space="preserve">on-line access to a Defence CSA system </w:t>
            </w:r>
            <w:r w:rsidR="00DC5BFC">
              <w:t>but</w:t>
            </w:r>
            <w:r w:rsidRPr="005154D8">
              <w:t xml:space="preserve"> will be required to implement a system with similar functionality.</w:t>
            </w:r>
          </w:p>
          <w:p w14:paraId="6D6F58F2" w14:textId="0A51E04E" w:rsidR="00654EFE" w:rsidRPr="005154D8" w:rsidRDefault="00654EFE">
            <w:pPr>
              <w:pStyle w:val="SOWTL4-ASDEFCON"/>
            </w:pPr>
            <w:r w:rsidRPr="005154D8">
              <w:t xml:space="preserve">The Contractor shall implement a CSA system to meet the requirements of clause </w:t>
            </w:r>
            <w:r w:rsidRPr="005154D8">
              <w:fldChar w:fldCharType="begin"/>
            </w:r>
            <w:r w:rsidRPr="005154D8">
              <w:instrText xml:space="preserve"> REF _Ref291084219 \r \h </w:instrText>
            </w:r>
            <w:r w:rsidRPr="005154D8">
              <w:fldChar w:fldCharType="separate"/>
            </w:r>
            <w:r w:rsidR="004A2D42">
              <w:t>6.2.6.1</w:t>
            </w:r>
            <w:r w:rsidRPr="005154D8">
              <w:fldChar w:fldCharType="end"/>
            </w:r>
            <w:r w:rsidRPr="005154D8">
              <w:t>.</w:t>
            </w:r>
          </w:p>
          <w:p w14:paraId="63B42603" w14:textId="32E00E46" w:rsidR="00654EFE" w:rsidRPr="005154D8" w:rsidRDefault="00654EFE">
            <w:pPr>
              <w:pStyle w:val="SOWTL4-ASDEFCON"/>
            </w:pPr>
            <w:bookmarkStart w:id="39" w:name="_Ref291571075"/>
            <w:r w:rsidRPr="005154D8">
              <w:t xml:space="preserve">The Contractor shall provide all facilities and assistance reasonably required by the Commonwealth in order for the Commonwealth to access the Contractor's CSA system for the </w:t>
            </w:r>
            <w:r w:rsidR="00C16A27">
              <w:t>Term</w:t>
            </w:r>
            <w:r w:rsidR="00353D00">
              <w:t xml:space="preserve"> of the Contract</w:t>
            </w:r>
            <w:r w:rsidRPr="005154D8">
              <w:t>.</w:t>
            </w:r>
            <w:bookmarkEnd w:id="39"/>
          </w:p>
          <w:p w14:paraId="112322B9" w14:textId="3295BEA7" w:rsidR="00654EFE" w:rsidRPr="005154D8" w:rsidRDefault="00654EFE">
            <w:pPr>
              <w:pStyle w:val="SOWTL4-ASDEFCON"/>
            </w:pPr>
            <w:bookmarkStart w:id="40" w:name="_Ref291571077"/>
            <w:r w:rsidRPr="005154D8">
              <w:t xml:space="preserve">The Contractor shall deliver </w:t>
            </w:r>
            <w:r w:rsidR="00897177">
              <w:t xml:space="preserve">CSA </w:t>
            </w:r>
            <w:r w:rsidRPr="005154D8">
              <w:t>reports from the Contractor's CSA system in accordance with CDRL Line Number ENG-310.</w:t>
            </w:r>
            <w:bookmarkEnd w:id="40"/>
          </w:p>
        </w:tc>
      </w:tr>
    </w:tbl>
    <w:p w14:paraId="3F736C5F" w14:textId="77777777" w:rsidR="00654EFE" w:rsidRDefault="00654EFE" w:rsidP="009B0308">
      <w:pPr>
        <w:pStyle w:val="ASDEFCONOptionSpace"/>
      </w:pP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654EFE" w:rsidRPr="005154D8" w14:paraId="2A7F14EF" w14:textId="77777777" w:rsidTr="00271BDD">
        <w:tc>
          <w:tcPr>
            <w:tcW w:w="9067" w:type="dxa"/>
            <w:shd w:val="clear" w:color="auto" w:fill="auto"/>
          </w:tcPr>
          <w:p w14:paraId="13EA8B62" w14:textId="3606F1E0" w:rsidR="00654EFE" w:rsidRDefault="00654EFE" w:rsidP="009B0308">
            <w:pPr>
              <w:pStyle w:val="ASDEFCONOption"/>
            </w:pPr>
            <w:r w:rsidRPr="005154D8">
              <w:t xml:space="preserve">Option C: </w:t>
            </w:r>
            <w:r w:rsidR="00F96F3C">
              <w:t xml:space="preserve"> </w:t>
            </w:r>
            <w:r w:rsidR="002C1A63">
              <w:t>Include if</w:t>
            </w:r>
            <w:r w:rsidRPr="005154D8">
              <w:t xml:space="preserve"> the Contractor </w:t>
            </w:r>
            <w:r w:rsidR="009F6D96">
              <w:t xml:space="preserve">is </w:t>
            </w:r>
            <w:r w:rsidR="00185358">
              <w:t xml:space="preserve">required to develop a schema in order </w:t>
            </w:r>
            <w:r w:rsidR="009F6D96">
              <w:t>to exchange</w:t>
            </w:r>
            <w:r w:rsidRPr="005154D8">
              <w:t xml:space="preserve"> data </w:t>
            </w:r>
            <w:r w:rsidR="009F6D96">
              <w:t>between its CSA system and a</w:t>
            </w:r>
            <w:r w:rsidRPr="005154D8">
              <w:t xml:space="preserve"> </w:t>
            </w:r>
            <w:r w:rsidR="00BB04D3">
              <w:t>Defence</w:t>
            </w:r>
            <w:r w:rsidR="00BB04D3" w:rsidRPr="005154D8">
              <w:t xml:space="preserve"> </w:t>
            </w:r>
            <w:r w:rsidR="009F6D96">
              <w:t>(</w:t>
            </w:r>
            <w:r w:rsidRPr="005154D8">
              <w:t xml:space="preserve">or </w:t>
            </w:r>
            <w:r w:rsidR="009F6D96">
              <w:t>Associated</w:t>
            </w:r>
            <w:r w:rsidR="009F6D96" w:rsidRPr="005154D8">
              <w:t xml:space="preserve"> Party</w:t>
            </w:r>
            <w:r w:rsidR="00D85D66">
              <w:t>’s</w:t>
            </w:r>
            <w:r w:rsidRPr="005154D8">
              <w:t>)</w:t>
            </w:r>
            <w:r w:rsidR="009F6D96">
              <w:t xml:space="preserve"> CSA system</w:t>
            </w:r>
            <w:r w:rsidRPr="005154D8">
              <w:t>.</w:t>
            </w:r>
          </w:p>
          <w:p w14:paraId="26F0A6E3" w14:textId="3C7A2A38" w:rsidR="00CF4DBA" w:rsidRPr="005154D8" w:rsidRDefault="00CF4DBA" w:rsidP="00CF4DBA">
            <w:pPr>
              <w:pStyle w:val="NoteToTenderers-ASDEFCON"/>
            </w:pPr>
            <w:r>
              <w:t xml:space="preserve">Note to tenderers: If the preferred tenderer has an existing and suitable data-exchange schema, clause </w:t>
            </w:r>
            <w:r>
              <w:fldChar w:fldCharType="begin"/>
            </w:r>
            <w:r>
              <w:instrText xml:space="preserve"> REF _Ref291081261 \r \h </w:instrText>
            </w:r>
            <w:r>
              <w:fldChar w:fldCharType="separate"/>
            </w:r>
            <w:r w:rsidR="004A2D42">
              <w:t>6.2.6.8</w:t>
            </w:r>
            <w:r>
              <w:fldChar w:fldCharType="end"/>
            </w:r>
            <w:r>
              <w:t xml:space="preserve"> will be considered for deletion during negotiations.</w:t>
            </w:r>
          </w:p>
          <w:p w14:paraId="27F1D99D" w14:textId="540F080C" w:rsidR="00654EFE" w:rsidRPr="009F6D96" w:rsidRDefault="009F6D96">
            <w:pPr>
              <w:pStyle w:val="SOWTL4-ASDEFCON"/>
              <w:rPr>
                <w:bCs/>
                <w:iCs/>
              </w:rPr>
            </w:pPr>
            <w:bookmarkStart w:id="41" w:name="_Ref291081261"/>
            <w:r w:rsidRPr="004020CF">
              <w:t xml:space="preserve">The Contractor shall develop, in consultation with the Commonwealth, a schema for the exchange of CSA data between the Contractor’s CSA system and the </w:t>
            </w:r>
            <w:r w:rsidR="00BB04D3">
              <w:t>Defence</w:t>
            </w:r>
            <w:r w:rsidR="00BB04D3" w:rsidRPr="004020CF">
              <w:t xml:space="preserve"> </w:t>
            </w:r>
            <w:r w:rsidRPr="004020CF">
              <w:t>CSA system</w:t>
            </w:r>
            <w:r>
              <w:t xml:space="preserve"> (or an Associated Party nominated by the Commonwealth Representative)</w:t>
            </w:r>
            <w:r w:rsidRPr="004020CF">
              <w:t>, and with Subcontractors’ and other parties’ systems, as necessary to ensure that the delivered CSA data is both timely and accurate.</w:t>
            </w:r>
            <w:bookmarkEnd w:id="41"/>
          </w:p>
          <w:p w14:paraId="0436198E" w14:textId="65DFF409" w:rsidR="00654EFE" w:rsidRPr="005154D8" w:rsidRDefault="00654EFE">
            <w:pPr>
              <w:pStyle w:val="SOWTL4-ASDEFCON"/>
            </w:pPr>
            <w:bookmarkStart w:id="42" w:name="_Ref291082355"/>
            <w:r w:rsidRPr="005154D8">
              <w:t xml:space="preserve">The Contractor shall deliver CSA system </w:t>
            </w:r>
            <w:r w:rsidR="009F6D96">
              <w:t>exchange data</w:t>
            </w:r>
            <w:r w:rsidR="00D85D66">
              <w:t xml:space="preserve"> to the Commonwealth (or an Associated Party nominated by the Commonwealth Representative)</w:t>
            </w:r>
            <w:r w:rsidRPr="005154D8">
              <w:t>, in accordance with CDRL Line Number ENG</w:t>
            </w:r>
            <w:r w:rsidR="009F6D96" w:rsidRPr="005154D8">
              <w:t>-</w:t>
            </w:r>
            <w:r w:rsidR="00517CFD">
              <w:t>3</w:t>
            </w:r>
            <w:r w:rsidR="009F6D96">
              <w:t>15</w:t>
            </w:r>
            <w:r w:rsidRPr="005154D8">
              <w:t>.</w:t>
            </w:r>
            <w:bookmarkEnd w:id="42"/>
          </w:p>
        </w:tc>
      </w:tr>
    </w:tbl>
    <w:p w14:paraId="6E746C88" w14:textId="280DEFC7" w:rsidR="00A95D60" w:rsidRDefault="00A95D60" w:rsidP="00DF4477">
      <w:pPr>
        <w:pStyle w:val="ASDEFCONOptionSpace"/>
      </w:pPr>
    </w:p>
    <w:p w14:paraId="39B47864" w14:textId="209D6337" w:rsidR="00A95D60" w:rsidRDefault="00A95D60" w:rsidP="007C2551">
      <w:pPr>
        <w:pStyle w:val="NoteToDrafters-ASDEFCON"/>
        <w:keepNext w:val="0"/>
      </w:pPr>
      <w:r>
        <w:t xml:space="preserve">Note to drafters: If ERP will replace an existing </w:t>
      </w:r>
      <w:r w:rsidR="00EC250F">
        <w:t xml:space="preserve">Defence </w:t>
      </w:r>
      <w:r w:rsidR="008F4F7E">
        <w:t>CM</w:t>
      </w:r>
      <w:r>
        <w:t xml:space="preserve"> system</w:t>
      </w:r>
      <w:r w:rsidR="00EC250F">
        <w:t xml:space="preserve"> during the Contract, drafters </w:t>
      </w:r>
      <w:r w:rsidR="006611CA">
        <w:t xml:space="preserve">may </w:t>
      </w:r>
      <w:r w:rsidR="00EC250F">
        <w:t xml:space="preserve">include the following </w:t>
      </w:r>
      <w:r w:rsidR="004064FD">
        <w:t>option</w:t>
      </w:r>
      <w:r w:rsidR="007B26D4">
        <w:t xml:space="preserve">.  </w:t>
      </w:r>
      <w:r w:rsidR="00EB35B6">
        <w:t xml:space="preserve">If a schema </w:t>
      </w:r>
      <w:r w:rsidR="00353D00">
        <w:t xml:space="preserve">for </w:t>
      </w:r>
      <w:r w:rsidR="003D3CC0">
        <w:t xml:space="preserve">the </w:t>
      </w:r>
      <w:r w:rsidR="00353D00">
        <w:t xml:space="preserve">ERP data exchange </w:t>
      </w:r>
      <w:r w:rsidR="003D3CC0">
        <w:t xml:space="preserve">standard </w:t>
      </w:r>
      <w:r w:rsidR="00EB35B6">
        <w:t>will be developed under a different contract held by the Contractor</w:t>
      </w:r>
      <w:r w:rsidR="003D3CC0">
        <w:t>,</w:t>
      </w:r>
      <w:r w:rsidR="00EB35B6">
        <w:t xml:space="preserve"> and used for this contract, or if</w:t>
      </w:r>
      <w:r w:rsidR="007B26D4">
        <w:t xml:space="preserve"> </w:t>
      </w:r>
      <w:r w:rsidR="00B23C6D">
        <w:t xml:space="preserve">the original schema will be prepared to the ERP </w:t>
      </w:r>
      <w:r w:rsidR="00E818B1">
        <w:t>data exchange standard</w:t>
      </w:r>
      <w:r w:rsidR="009E7116">
        <w:t>, then th</w:t>
      </w:r>
      <w:r w:rsidR="00B5548C">
        <w:t>is</w:t>
      </w:r>
      <w:r w:rsidR="009E7116">
        <w:t xml:space="preserve"> option </w:t>
      </w:r>
      <w:r w:rsidR="0084431F">
        <w:t xml:space="preserve">will </w:t>
      </w:r>
      <w:r w:rsidR="009E7116">
        <w:t xml:space="preserve">not </w:t>
      </w:r>
      <w:r w:rsidR="0084431F">
        <w:t xml:space="preserve">be </w:t>
      </w:r>
      <w:r w:rsidR="009E7116">
        <w:t>required.</w:t>
      </w:r>
      <w:r w:rsidR="00EC250F">
        <w:t xml:space="preserve"> </w:t>
      </w:r>
      <w:r w:rsidR="003D3CC0">
        <w:t xml:space="preserve"> </w:t>
      </w:r>
      <w:r w:rsidR="0084431F">
        <w:t>T</w:t>
      </w:r>
      <w:r w:rsidR="00EC250F">
        <w:t>he note and clause</w:t>
      </w:r>
      <w:r w:rsidR="005E1B11">
        <w:t>s</w:t>
      </w:r>
      <w:r w:rsidR="00EC250F">
        <w:t xml:space="preserve"> </w:t>
      </w:r>
      <w:r w:rsidR="006452E8">
        <w:t>may</w:t>
      </w:r>
      <w:r w:rsidR="00EC250F">
        <w:t xml:space="preserve"> be </w:t>
      </w:r>
      <w:r w:rsidR="00CD0883">
        <w:t>amended</w:t>
      </w:r>
      <w:r w:rsidR="00EC250F">
        <w:t xml:space="preserve"> </w:t>
      </w:r>
      <w:r w:rsidR="009E7116">
        <w:t xml:space="preserve">if </w:t>
      </w:r>
      <w:r w:rsidR="0084431F">
        <w:t xml:space="preserve">new </w:t>
      </w:r>
      <w:r w:rsidR="00B5548C">
        <w:t>information for</w:t>
      </w:r>
      <w:r w:rsidR="007F58FD">
        <w:t xml:space="preserve"> </w:t>
      </w:r>
      <w:r w:rsidR="00B5548C">
        <w:t xml:space="preserve">ERP </w:t>
      </w:r>
      <w:r w:rsidR="00403F26">
        <w:t xml:space="preserve">becomes </w:t>
      </w:r>
      <w:r w:rsidR="00EC250F">
        <w:t>available</w:t>
      </w:r>
      <w:r w:rsidR="00BB04D3">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9E7116" w14:paraId="71082645" w14:textId="77777777" w:rsidTr="009E7116">
        <w:tc>
          <w:tcPr>
            <w:tcW w:w="9070" w:type="dxa"/>
            <w:shd w:val="clear" w:color="auto" w:fill="auto"/>
          </w:tcPr>
          <w:p w14:paraId="60B10F17" w14:textId="59E385AD" w:rsidR="009E7116" w:rsidRDefault="009E7116" w:rsidP="00F1543C">
            <w:pPr>
              <w:pStyle w:val="ASDEFCONOption"/>
              <w:keepNext w:val="0"/>
            </w:pPr>
            <w:r>
              <w:t>Option</w:t>
            </w:r>
            <w:r w:rsidR="002730A1">
              <w:t xml:space="preserve"> C-1</w:t>
            </w:r>
            <w:r>
              <w:t xml:space="preserve">: Include </w:t>
            </w:r>
            <w:r w:rsidR="00B23C6D">
              <w:t xml:space="preserve">if </w:t>
            </w:r>
            <w:r w:rsidR="007F58FD">
              <w:t xml:space="preserve">ERP will </w:t>
            </w:r>
            <w:r w:rsidR="00FD5BE4">
              <w:t>supersede</w:t>
            </w:r>
            <w:r w:rsidR="002730A1">
              <w:t xml:space="preserve"> a legacy Defence CSA system</w:t>
            </w:r>
            <w:r w:rsidR="00BB151B">
              <w:t xml:space="preserve"> during the Contract</w:t>
            </w:r>
            <w:r w:rsidR="002730A1">
              <w:t>.</w:t>
            </w:r>
          </w:p>
          <w:p w14:paraId="3913654D" w14:textId="1D5C6333" w:rsidR="00057674" w:rsidRDefault="00057674" w:rsidP="00057674">
            <w:pPr>
              <w:pStyle w:val="NoteToTenderers-ASDEFCON"/>
            </w:pPr>
            <w:r>
              <w:t xml:space="preserve">Note to tenderers: </w:t>
            </w:r>
            <w:r w:rsidR="00BD0F9F">
              <w:t>T</w:t>
            </w:r>
            <w:r>
              <w:t xml:space="preserve">he Defence Enterprise Resource Planning </w:t>
            </w:r>
            <w:r w:rsidR="00E56EBE">
              <w:t xml:space="preserve">Solution </w:t>
            </w:r>
            <w:r>
              <w:t xml:space="preserve">(ERP) </w:t>
            </w:r>
            <w:r w:rsidR="008720AC">
              <w:t>is</w:t>
            </w:r>
            <w:r w:rsidR="008F4F7E">
              <w:t xml:space="preserve"> replac</w:t>
            </w:r>
            <w:r w:rsidR="008720AC">
              <w:t>ing a number of</w:t>
            </w:r>
            <w:r w:rsidR="008F4F7E">
              <w:t xml:space="preserve"> Defence information systems</w:t>
            </w:r>
            <w:r w:rsidR="00F8130F">
              <w:t>, including</w:t>
            </w:r>
            <w:r w:rsidR="008F4F7E" w:rsidRPr="00E14D2E">
              <w:t xml:space="preserve"> </w:t>
            </w:r>
            <w:r w:rsidR="008720AC">
              <w:t xml:space="preserve">for </w:t>
            </w:r>
            <w:r w:rsidR="00F8130F">
              <w:t>Configuration M</w:t>
            </w:r>
            <w:r w:rsidR="008720AC">
              <w:t>anagement</w:t>
            </w:r>
            <w:r w:rsidR="003D3CC0">
              <w:t xml:space="preserve"> and related processes</w:t>
            </w:r>
            <w:r w:rsidR="008F4F7E">
              <w:t xml:space="preserve">. </w:t>
            </w:r>
            <w:r w:rsidR="00613719">
              <w:t xml:space="preserve"> </w:t>
            </w:r>
            <w:r w:rsidR="003D3CC0">
              <w:t xml:space="preserve">When published, </w:t>
            </w:r>
            <w:r w:rsidR="00F577BF">
              <w:t>the updated</w:t>
            </w:r>
            <w:r>
              <w:t xml:space="preserve"> </w:t>
            </w:r>
            <w:r w:rsidR="00E818B1">
              <w:t>ERP</w:t>
            </w:r>
            <w:r w:rsidR="00E963B4">
              <w:t xml:space="preserve"> </w:t>
            </w:r>
            <w:r w:rsidR="00E818B1">
              <w:t>data exchange standard</w:t>
            </w:r>
            <w:r w:rsidR="00E963B4">
              <w:t xml:space="preserve"> </w:t>
            </w:r>
            <w:r w:rsidR="007C28CF">
              <w:t xml:space="preserve">for </w:t>
            </w:r>
            <w:r w:rsidR="00613719">
              <w:t>CSA data</w:t>
            </w:r>
            <w:r w:rsidR="003D3CC0">
              <w:t xml:space="preserve"> may</w:t>
            </w:r>
            <w:r w:rsidR="00613719">
              <w:t xml:space="preserve"> require </w:t>
            </w:r>
            <w:r w:rsidR="005518BB">
              <w:t>update</w:t>
            </w:r>
            <w:r w:rsidR="00F577BF">
              <w:t>s</w:t>
            </w:r>
            <w:r w:rsidR="005518BB">
              <w:t xml:space="preserve"> </w:t>
            </w:r>
            <w:r w:rsidR="00613719">
              <w:t xml:space="preserve">to </w:t>
            </w:r>
            <w:r w:rsidR="005518BB">
              <w:t xml:space="preserve">the </w:t>
            </w:r>
            <w:r>
              <w:t xml:space="preserve">CSA </w:t>
            </w:r>
            <w:r w:rsidR="005518BB">
              <w:t xml:space="preserve">data </w:t>
            </w:r>
            <w:r>
              <w:t>exchange</w:t>
            </w:r>
            <w:r w:rsidR="00496F84">
              <w:t xml:space="preserve"> schema</w:t>
            </w:r>
            <w:r w:rsidR="00F577BF">
              <w:t xml:space="preserve"> required under clause </w:t>
            </w:r>
            <w:r w:rsidR="00F577BF">
              <w:fldChar w:fldCharType="begin"/>
            </w:r>
            <w:r w:rsidR="00F577BF">
              <w:instrText xml:space="preserve"> REF _Ref291081261 \r \h </w:instrText>
            </w:r>
            <w:r w:rsidR="00F577BF">
              <w:fldChar w:fldCharType="separate"/>
            </w:r>
            <w:r w:rsidR="004A2D42">
              <w:t>6.2.6.8</w:t>
            </w:r>
            <w:r w:rsidR="00F577BF">
              <w:fldChar w:fldCharType="end"/>
            </w:r>
            <w:r>
              <w:t>.</w:t>
            </w:r>
          </w:p>
          <w:p w14:paraId="0748C46F" w14:textId="23CB23A9" w:rsidR="009E7116" w:rsidRDefault="009F0BC8" w:rsidP="004064FD">
            <w:pPr>
              <w:pStyle w:val="SOWTL4-ASDEFCON"/>
            </w:pPr>
            <w:bookmarkStart w:id="43" w:name="_Ref125355672"/>
            <w:r>
              <w:t>If requested</w:t>
            </w:r>
            <w:r w:rsidR="009E7116">
              <w:t xml:space="preserve"> by the Commonwealth Representative</w:t>
            </w:r>
            <w:r w:rsidR="009E7116" w:rsidRPr="004020CF">
              <w:t>,</w:t>
            </w:r>
            <w:r w:rsidR="009E7116">
              <w:t xml:space="preserve"> t</w:t>
            </w:r>
            <w:r w:rsidR="009E7116" w:rsidRPr="004020CF">
              <w:t>he</w:t>
            </w:r>
            <w:r w:rsidR="009E7116">
              <w:t xml:space="preserve"> </w:t>
            </w:r>
            <w:r w:rsidR="009E7116" w:rsidRPr="004020CF">
              <w:t>Contractor</w:t>
            </w:r>
            <w:r w:rsidR="009E7116">
              <w:t xml:space="preserve"> </w:t>
            </w:r>
            <w:r w:rsidR="009E7116" w:rsidRPr="004020CF">
              <w:t>shall</w:t>
            </w:r>
            <w:r w:rsidR="004064FD">
              <w:t xml:space="preserve"> develop</w:t>
            </w:r>
            <w:r w:rsidR="009E7116">
              <w:t xml:space="preserve">, </w:t>
            </w:r>
            <w:r w:rsidR="009E7116" w:rsidRPr="004020CF">
              <w:t>in</w:t>
            </w:r>
            <w:r w:rsidR="009E7116">
              <w:t xml:space="preserve"> </w:t>
            </w:r>
            <w:r w:rsidR="009E7116" w:rsidRPr="004020CF">
              <w:t>consultation</w:t>
            </w:r>
            <w:r w:rsidR="009E7116">
              <w:t xml:space="preserve"> </w:t>
            </w:r>
            <w:r w:rsidR="009E7116" w:rsidRPr="004020CF">
              <w:t>with</w:t>
            </w:r>
            <w:r w:rsidR="009E7116">
              <w:t xml:space="preserve"> </w:t>
            </w:r>
            <w:r w:rsidR="009E7116" w:rsidRPr="004020CF">
              <w:t>the</w:t>
            </w:r>
            <w:r w:rsidR="009E7116">
              <w:t xml:space="preserve"> </w:t>
            </w:r>
            <w:r w:rsidR="009E7116" w:rsidRPr="004020CF">
              <w:t>Commonwealth,</w:t>
            </w:r>
            <w:r w:rsidR="009E7116">
              <w:t xml:space="preserve"> a revised </w:t>
            </w:r>
            <w:r w:rsidR="009E7116" w:rsidRPr="004020CF">
              <w:t>schema</w:t>
            </w:r>
            <w:r w:rsidR="009E7116">
              <w:t xml:space="preserve"> </w:t>
            </w:r>
            <w:r w:rsidR="009E7116" w:rsidRPr="004020CF">
              <w:t>for</w:t>
            </w:r>
            <w:r w:rsidR="009E7116">
              <w:t xml:space="preserve"> </w:t>
            </w:r>
            <w:r w:rsidR="009E7116" w:rsidRPr="004020CF">
              <w:t>the</w:t>
            </w:r>
            <w:r w:rsidR="009E7116">
              <w:t xml:space="preserve"> </w:t>
            </w:r>
            <w:r w:rsidR="009E7116" w:rsidRPr="004020CF">
              <w:t>exchange</w:t>
            </w:r>
            <w:r w:rsidR="009E7116">
              <w:t xml:space="preserve"> </w:t>
            </w:r>
            <w:r w:rsidR="009E7116" w:rsidRPr="004020CF">
              <w:t>of</w:t>
            </w:r>
            <w:r w:rsidR="009E7116">
              <w:t xml:space="preserve"> </w:t>
            </w:r>
            <w:r w:rsidR="009E7116" w:rsidRPr="004020CF">
              <w:t>CSA</w:t>
            </w:r>
            <w:r w:rsidR="009E7116">
              <w:t xml:space="preserve"> </w:t>
            </w:r>
            <w:r w:rsidR="009E7116" w:rsidRPr="004020CF">
              <w:t>data</w:t>
            </w:r>
            <w:r w:rsidR="009E7116">
              <w:t xml:space="preserve"> </w:t>
            </w:r>
            <w:r w:rsidR="009E7116" w:rsidRPr="004020CF">
              <w:t>between</w:t>
            </w:r>
            <w:r w:rsidR="009E7116">
              <w:t xml:space="preserve"> </w:t>
            </w:r>
            <w:r w:rsidR="009E7116" w:rsidRPr="004020CF">
              <w:t>the</w:t>
            </w:r>
            <w:r w:rsidR="009E7116">
              <w:t xml:space="preserve"> </w:t>
            </w:r>
            <w:r w:rsidR="009E7116" w:rsidRPr="004020CF">
              <w:t>Contractor’s</w:t>
            </w:r>
            <w:r w:rsidR="009E7116">
              <w:t xml:space="preserve"> </w:t>
            </w:r>
            <w:r w:rsidR="009E7116" w:rsidRPr="004020CF">
              <w:t>CSA</w:t>
            </w:r>
            <w:r w:rsidR="009E7116">
              <w:t xml:space="preserve"> </w:t>
            </w:r>
            <w:r w:rsidR="009E7116" w:rsidRPr="004020CF">
              <w:t>system</w:t>
            </w:r>
            <w:r w:rsidR="009E7116">
              <w:t xml:space="preserve"> </w:t>
            </w:r>
            <w:r w:rsidR="009E7116" w:rsidRPr="004020CF">
              <w:t>and</w:t>
            </w:r>
            <w:r w:rsidR="009E7116">
              <w:t xml:space="preserve"> </w:t>
            </w:r>
            <w:r w:rsidR="009E7116" w:rsidRPr="004020CF">
              <w:t>the</w:t>
            </w:r>
            <w:r w:rsidR="009E7116">
              <w:t xml:space="preserve"> Defence E</w:t>
            </w:r>
            <w:r w:rsidR="007C28CF">
              <w:t xml:space="preserve">nterprise </w:t>
            </w:r>
            <w:r w:rsidR="009E7116">
              <w:t>R</w:t>
            </w:r>
            <w:r w:rsidR="007C28CF">
              <w:t xml:space="preserve">esource </w:t>
            </w:r>
            <w:r w:rsidR="009E7116">
              <w:t>P</w:t>
            </w:r>
            <w:r w:rsidR="007C28CF">
              <w:t>lanning Solution (ERP)</w:t>
            </w:r>
            <w:r w:rsidR="009E7116" w:rsidRPr="004020CF">
              <w:t>,</w:t>
            </w:r>
            <w:r w:rsidR="009E7116">
              <w:t xml:space="preserve"> </w:t>
            </w:r>
            <w:r w:rsidR="009E7116" w:rsidRPr="004020CF">
              <w:t>and</w:t>
            </w:r>
            <w:r w:rsidR="009E7116">
              <w:t xml:space="preserve"> </w:t>
            </w:r>
            <w:r w:rsidR="009E7116" w:rsidRPr="004020CF">
              <w:t>with</w:t>
            </w:r>
            <w:r w:rsidR="009E7116">
              <w:t xml:space="preserve"> </w:t>
            </w:r>
            <w:r w:rsidR="009E7116" w:rsidRPr="004020CF">
              <w:t>Subcontractors’</w:t>
            </w:r>
            <w:r w:rsidR="009E7116">
              <w:t xml:space="preserve"> </w:t>
            </w:r>
            <w:r w:rsidR="009E7116" w:rsidRPr="004020CF">
              <w:t>and</w:t>
            </w:r>
            <w:r w:rsidR="009E7116">
              <w:t xml:space="preserve"> </w:t>
            </w:r>
            <w:r w:rsidR="009E7116" w:rsidRPr="004020CF">
              <w:t>other</w:t>
            </w:r>
            <w:r w:rsidR="009E7116">
              <w:t xml:space="preserve"> </w:t>
            </w:r>
            <w:r w:rsidR="009E7116" w:rsidRPr="004020CF">
              <w:t>parties’</w:t>
            </w:r>
            <w:r w:rsidR="009E7116">
              <w:t xml:space="preserve"> </w:t>
            </w:r>
            <w:r w:rsidR="009E7116" w:rsidRPr="004020CF">
              <w:t>systems,</w:t>
            </w:r>
            <w:r w:rsidR="009E7116">
              <w:t xml:space="preserve"> </w:t>
            </w:r>
            <w:r w:rsidR="009E7116" w:rsidRPr="004020CF">
              <w:t>as</w:t>
            </w:r>
            <w:r w:rsidR="009E7116">
              <w:t xml:space="preserve"> </w:t>
            </w:r>
            <w:r w:rsidR="009E7116" w:rsidRPr="004020CF">
              <w:t>necessary</w:t>
            </w:r>
            <w:r w:rsidR="009E7116">
              <w:t xml:space="preserve"> </w:t>
            </w:r>
            <w:r w:rsidR="009E7116" w:rsidRPr="004020CF">
              <w:t>to</w:t>
            </w:r>
            <w:r w:rsidR="009E7116">
              <w:t xml:space="preserve"> </w:t>
            </w:r>
            <w:r w:rsidR="009E7116" w:rsidRPr="004020CF">
              <w:t>ensure</w:t>
            </w:r>
            <w:r w:rsidR="009E7116">
              <w:t xml:space="preserve"> </w:t>
            </w:r>
            <w:r w:rsidR="009E7116" w:rsidRPr="004020CF">
              <w:t>that</w:t>
            </w:r>
            <w:r w:rsidR="009E7116">
              <w:t xml:space="preserve"> </w:t>
            </w:r>
            <w:r w:rsidR="009E7116" w:rsidRPr="004020CF">
              <w:t>the</w:t>
            </w:r>
            <w:r w:rsidR="009E7116">
              <w:t xml:space="preserve"> </w:t>
            </w:r>
            <w:r w:rsidR="009E7116" w:rsidRPr="004020CF">
              <w:t>delivered</w:t>
            </w:r>
            <w:r w:rsidR="009E7116">
              <w:t xml:space="preserve"> </w:t>
            </w:r>
            <w:r w:rsidR="009E7116" w:rsidRPr="004020CF">
              <w:t>CSA</w:t>
            </w:r>
            <w:r w:rsidR="009E7116">
              <w:t xml:space="preserve"> </w:t>
            </w:r>
            <w:r w:rsidR="009E7116" w:rsidRPr="004020CF">
              <w:t>data</w:t>
            </w:r>
            <w:r w:rsidR="009E7116">
              <w:t xml:space="preserve"> </w:t>
            </w:r>
            <w:r w:rsidR="009E7116" w:rsidRPr="004020CF">
              <w:t>is</w:t>
            </w:r>
            <w:r w:rsidR="009E7116">
              <w:t xml:space="preserve"> </w:t>
            </w:r>
            <w:r w:rsidR="009E7116" w:rsidRPr="004020CF">
              <w:t>both</w:t>
            </w:r>
            <w:r w:rsidR="009E7116">
              <w:t xml:space="preserve"> </w:t>
            </w:r>
            <w:r w:rsidR="009E7116" w:rsidRPr="004020CF">
              <w:t>timely</w:t>
            </w:r>
            <w:r w:rsidR="009E7116">
              <w:t xml:space="preserve"> </w:t>
            </w:r>
            <w:r w:rsidR="009E7116" w:rsidRPr="004020CF">
              <w:t>and</w:t>
            </w:r>
            <w:r w:rsidR="009E7116">
              <w:t xml:space="preserve"> </w:t>
            </w:r>
            <w:r w:rsidR="009E7116" w:rsidRPr="004020CF">
              <w:t>accurate</w:t>
            </w:r>
            <w:r w:rsidR="009E7116">
              <w:t>.</w:t>
            </w:r>
            <w:bookmarkEnd w:id="43"/>
          </w:p>
          <w:p w14:paraId="6F1418CB" w14:textId="16248AE9" w:rsidR="006452E8" w:rsidRDefault="009F0BC8" w:rsidP="006452E8">
            <w:pPr>
              <w:pStyle w:val="SOWTL4-ASDEFCON"/>
            </w:pPr>
            <w:r>
              <w:t>T</w:t>
            </w:r>
            <w:r w:rsidR="006452E8">
              <w:t>he Contractor shall undertake the development of the revised schema</w:t>
            </w:r>
            <w:r>
              <w:t xml:space="preserve">, as required by clause </w:t>
            </w:r>
            <w:r>
              <w:fldChar w:fldCharType="begin"/>
            </w:r>
            <w:r>
              <w:instrText xml:space="preserve"> REF _Ref125355672 \r \h </w:instrText>
            </w:r>
            <w:r>
              <w:fldChar w:fldCharType="separate"/>
            </w:r>
            <w:r w:rsidR="004A2D42">
              <w:t>6.2.6.10</w:t>
            </w:r>
            <w:r>
              <w:fldChar w:fldCharType="end"/>
            </w:r>
            <w:r>
              <w:t>,</w:t>
            </w:r>
            <w:r w:rsidR="006452E8">
              <w:t xml:space="preserve"> as an S&amp;Q Service.</w:t>
            </w:r>
          </w:p>
        </w:tc>
      </w:tr>
    </w:tbl>
    <w:p w14:paraId="30FE5BDA" w14:textId="77777777" w:rsidR="00EC250F" w:rsidRDefault="00EC250F" w:rsidP="00DF4477">
      <w:pPr>
        <w:pStyle w:val="ASDEFCONOptionSpace"/>
      </w:pPr>
    </w:p>
    <w:p w14:paraId="6852DF13" w14:textId="61A5B536" w:rsidR="00141DAB" w:rsidRPr="00F92736" w:rsidRDefault="00141DAB" w:rsidP="00F92736">
      <w:pPr>
        <w:pStyle w:val="NoteToDrafters-ASDEFCON"/>
      </w:pPr>
      <w:r w:rsidRPr="00F92736">
        <w:t>Note to</w:t>
      </w:r>
      <w:r w:rsidR="00B41EF2" w:rsidRPr="00F92736">
        <w:t xml:space="preserve"> drafters: </w:t>
      </w:r>
      <w:r w:rsidR="0043163C" w:rsidRPr="00F92736">
        <w:t xml:space="preserve"> </w:t>
      </w:r>
      <w:r w:rsidR="00B41EF2" w:rsidRPr="00F92736">
        <w:t xml:space="preserve">The following optional clause requires </w:t>
      </w:r>
      <w:r w:rsidRPr="00F92736">
        <w:t xml:space="preserve">the Contractor to incorporate </w:t>
      </w:r>
      <w:r w:rsidR="00B41EF2" w:rsidRPr="00F92736">
        <w:t>CSA</w:t>
      </w:r>
      <w:r w:rsidRPr="00F92736">
        <w:t xml:space="preserve"> data </w:t>
      </w:r>
      <w:r w:rsidR="00B41EF2" w:rsidRPr="00F92736">
        <w:t xml:space="preserve">provided </w:t>
      </w:r>
      <w:r w:rsidR="007C28CF">
        <w:t>by Associated Parties</w:t>
      </w:r>
      <w:r w:rsidR="00B41EF2" w:rsidRPr="00F92736">
        <w:t xml:space="preserve">. This option is only </w:t>
      </w:r>
      <w:r w:rsidR="0000585F" w:rsidRPr="00F92736">
        <w:t>feasible</w:t>
      </w:r>
      <w:r w:rsidR="00B41EF2" w:rsidRPr="00F92736">
        <w:t xml:space="preserve"> if Option A</w:t>
      </w:r>
      <w:r w:rsidR="0000585F" w:rsidRPr="00F92736">
        <w:t xml:space="preserve"> (above) </w:t>
      </w:r>
      <w:r w:rsidR="00F145EF">
        <w:t>i</w:t>
      </w:r>
      <w:r w:rsidR="0000585F" w:rsidRPr="00F92736">
        <w:t>s selected.</w:t>
      </w:r>
      <w:r w:rsidR="0000421A" w:rsidRPr="00F92736">
        <w:t xml:space="preserve">  If not required, delete the option.</w:t>
      </w:r>
      <w:r w:rsidR="002F0E68" w:rsidRPr="00F92736">
        <w:t xml:space="preserve">  Refer to guidance for additional information.</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654EFE" w:rsidRPr="005154D8" w14:paraId="2A5D8ABF" w14:textId="77777777" w:rsidTr="00514E27">
        <w:tc>
          <w:tcPr>
            <w:tcW w:w="9067" w:type="dxa"/>
            <w:shd w:val="clear" w:color="auto" w:fill="auto"/>
          </w:tcPr>
          <w:p w14:paraId="4E44DC54" w14:textId="761F39E9" w:rsidR="00654EFE" w:rsidRPr="005154D8" w:rsidRDefault="00654EFE" w:rsidP="00CE2E4B">
            <w:pPr>
              <w:pStyle w:val="ASDEFCONOption"/>
              <w:rPr>
                <w:bCs/>
                <w:iCs/>
              </w:rPr>
            </w:pPr>
            <w:r w:rsidRPr="005154D8">
              <w:t xml:space="preserve">Option: </w:t>
            </w:r>
            <w:r w:rsidR="00F96F3C">
              <w:t xml:space="preserve"> </w:t>
            </w:r>
            <w:r w:rsidR="0084431F">
              <w:t>Include if</w:t>
            </w:r>
            <w:r w:rsidR="0084431F" w:rsidRPr="005154D8">
              <w:t xml:space="preserve"> </w:t>
            </w:r>
            <w:r w:rsidRPr="005154D8">
              <w:t xml:space="preserve">the Contractor is to incorporate, into the CSA system, CM data provided to it by the Commonwealth and/or </w:t>
            </w:r>
            <w:r w:rsidR="0084431F">
              <w:t>Associated Parties</w:t>
            </w:r>
            <w:r w:rsidRPr="005154D8">
              <w:t>.</w:t>
            </w:r>
          </w:p>
          <w:p w14:paraId="42C56918" w14:textId="26FD9B0E" w:rsidR="00654EFE" w:rsidRPr="005154D8" w:rsidRDefault="00654EFE" w:rsidP="0084431F">
            <w:pPr>
              <w:pStyle w:val="SOWTL4-ASDEFCON"/>
              <w:rPr>
                <w:bCs/>
                <w:iCs/>
              </w:rPr>
            </w:pPr>
            <w:bookmarkStart w:id="44" w:name="_Ref177477245"/>
            <w:r w:rsidRPr="005154D8">
              <w:t>The Contractor shall incorporate, into the CSA system, updates to CM data provided to it by the Commonwealth and</w:t>
            </w:r>
            <w:r w:rsidR="0084431F">
              <w:t>/or</w:t>
            </w:r>
            <w:r w:rsidRPr="005154D8">
              <w:t xml:space="preserve"> </w:t>
            </w:r>
            <w:r w:rsidR="0084431F">
              <w:t>Associated</w:t>
            </w:r>
            <w:r w:rsidR="0084431F" w:rsidRPr="005154D8">
              <w:t xml:space="preserve"> Parties</w:t>
            </w:r>
            <w:r w:rsidRPr="005154D8">
              <w:t xml:space="preserve"> (eg, other contractors with </w:t>
            </w:r>
            <w:r w:rsidR="00071213">
              <w:t xml:space="preserve">CM </w:t>
            </w:r>
            <w:r w:rsidRPr="005154D8">
              <w:t>responsibilities for subordinate components of the Products Being Supported).</w:t>
            </w:r>
            <w:bookmarkEnd w:id="44"/>
          </w:p>
        </w:tc>
      </w:tr>
    </w:tbl>
    <w:p w14:paraId="276720DF" w14:textId="77777777" w:rsidR="00271BDD" w:rsidRDefault="00271BDD" w:rsidP="00271BDD">
      <w:pPr>
        <w:pStyle w:val="ASDEFCONOptionSpace"/>
      </w:pPr>
    </w:p>
    <w:p w14:paraId="61A090BC" w14:textId="77777777" w:rsidR="002B7D20" w:rsidRPr="005154D8" w:rsidRDefault="002B7D20" w:rsidP="009B0308">
      <w:pPr>
        <w:pStyle w:val="SOWHL3-ASDEFCON"/>
      </w:pPr>
      <w:bookmarkStart w:id="45" w:name="_Toc523558008"/>
      <w:bookmarkStart w:id="46" w:name="_Toc2661132"/>
      <w:bookmarkStart w:id="47" w:name="_Ref32204372"/>
      <w:bookmarkStart w:id="48" w:name="_Toc32915769"/>
      <w:bookmarkStart w:id="49" w:name="_Ref232495311"/>
      <w:bookmarkStart w:id="50" w:name="_Ref290924047"/>
      <w:bookmarkStart w:id="51" w:name="_Ref447793131"/>
      <w:r w:rsidRPr="005154D8">
        <w:t>Configuration Audits</w:t>
      </w:r>
      <w:bookmarkEnd w:id="45"/>
      <w:bookmarkEnd w:id="46"/>
      <w:bookmarkEnd w:id="47"/>
      <w:bookmarkEnd w:id="48"/>
      <w:bookmarkEnd w:id="49"/>
      <w:bookmarkEnd w:id="50"/>
      <w:bookmarkEnd w:id="51"/>
    </w:p>
    <w:p w14:paraId="67DD63D8" w14:textId="35BBC649" w:rsidR="002B7D20" w:rsidRPr="005154D8" w:rsidRDefault="002B7D20" w:rsidP="009B0308">
      <w:pPr>
        <w:pStyle w:val="NoteToDrafters-ASDEFCON"/>
      </w:pPr>
      <w:r w:rsidRPr="005154D8">
        <w:t xml:space="preserve">Note to drafters:  </w:t>
      </w:r>
      <w:r w:rsidR="00403F26">
        <w:t>Insert</w:t>
      </w:r>
      <w:r w:rsidR="00403F26" w:rsidRPr="005154D8">
        <w:t xml:space="preserve"> </w:t>
      </w:r>
      <w:r w:rsidRPr="005154D8">
        <w:t xml:space="preserve">the applicable plan </w:t>
      </w:r>
      <w:r w:rsidR="00403F26">
        <w:t>in</w:t>
      </w:r>
      <w:r w:rsidR="00403F26" w:rsidRPr="005154D8">
        <w:t xml:space="preserve"> </w:t>
      </w:r>
      <w:r w:rsidRPr="005154D8">
        <w:t>the clauses below to match the option selected above.</w:t>
      </w:r>
      <w:r w:rsidR="00A752B2" w:rsidRPr="005154D8">
        <w:t xml:space="preserve">  If DSD-ENG-SERV is modified, cross-references </w:t>
      </w:r>
      <w:r w:rsidR="00403F26">
        <w:t xml:space="preserve">to that DSD </w:t>
      </w:r>
      <w:r w:rsidR="00A95D60">
        <w:t>m</w:t>
      </w:r>
      <w:r w:rsidR="00A752B2" w:rsidRPr="005154D8">
        <w:t xml:space="preserve">ay need to be </w:t>
      </w:r>
      <w:r w:rsidR="00403F26">
        <w:t>updated</w:t>
      </w:r>
      <w:r w:rsidR="00A752B2" w:rsidRPr="005154D8">
        <w:t>.</w:t>
      </w:r>
    </w:p>
    <w:p w14:paraId="334C56B9" w14:textId="5EB7BEB1" w:rsidR="002B7D20" w:rsidRPr="005154D8" w:rsidRDefault="002B7D20" w:rsidP="009B0308">
      <w:pPr>
        <w:pStyle w:val="SOWTL4-ASDEFCON"/>
      </w:pPr>
      <w:r w:rsidRPr="005154D8">
        <w:t>The Contractor shall conduct a</w:t>
      </w:r>
      <w:r w:rsidR="009969DF" w:rsidRPr="005154D8">
        <w:t>n</w:t>
      </w:r>
      <w:r w:rsidRPr="005154D8">
        <w:t xml:space="preserve"> FCA, on each </w:t>
      </w:r>
      <w:r w:rsidR="00B25EC9" w:rsidRPr="005154D8">
        <w:t>P</w:t>
      </w:r>
      <w:r w:rsidRPr="005154D8">
        <w:t xml:space="preserve">roduct modified via </w:t>
      </w:r>
      <w:r w:rsidR="008165F7" w:rsidRPr="005154D8">
        <w:t>a Major Change</w:t>
      </w:r>
      <w:r w:rsidRPr="005154D8">
        <w:t xml:space="preserve">, in accordance with the Approved </w:t>
      </w:r>
      <w:r w:rsidR="006F2AB7">
        <w:fldChar w:fldCharType="begin">
          <w:ffData>
            <w:name w:val=""/>
            <w:enabled/>
            <w:calcOnExit w:val="0"/>
            <w:textInput>
              <w:default w:val="[…INSERT 'CMP', 'CEMP' OR 'SSMP'…]"/>
            </w:textInput>
          </w:ffData>
        </w:fldChar>
      </w:r>
      <w:r w:rsidR="006F2AB7">
        <w:instrText xml:space="preserve"> FORMTEXT </w:instrText>
      </w:r>
      <w:r w:rsidR="006F2AB7">
        <w:fldChar w:fldCharType="separate"/>
      </w:r>
      <w:r w:rsidR="004A2D42">
        <w:rPr>
          <w:noProof/>
        </w:rPr>
        <w:t>[…INSERT 'CMP', 'CEMP' OR 'SSMP'…]</w:t>
      </w:r>
      <w:r w:rsidR="006F2AB7">
        <w:fldChar w:fldCharType="end"/>
      </w:r>
      <w:r w:rsidRPr="005154D8">
        <w:t xml:space="preserve"> </w:t>
      </w:r>
      <w:r w:rsidR="00A752B2" w:rsidRPr="005154D8">
        <w:t xml:space="preserve">and clause 6.2.11 of DSD-ENG-SERV </w:t>
      </w:r>
      <w:r w:rsidR="0008273E" w:rsidRPr="005154D8">
        <w:t>when</w:t>
      </w:r>
      <w:r w:rsidRPr="005154D8">
        <w:t xml:space="preserve"> requested by the Commonwealth Representative.</w:t>
      </w:r>
    </w:p>
    <w:p w14:paraId="12A7B759" w14:textId="77777777" w:rsidR="002B7D20" w:rsidRPr="005154D8" w:rsidRDefault="004D71B0" w:rsidP="009B0308">
      <w:pPr>
        <w:pStyle w:val="SOWTL4-ASDEFCON"/>
      </w:pPr>
      <w:r w:rsidRPr="005154D8">
        <w:t>The Contractor acknowledges that the objective of an FCA for a Product is to demonstrate that the Product’s actual performance complies with all elements of its specification.</w:t>
      </w:r>
    </w:p>
    <w:p w14:paraId="47319764" w14:textId="1AA8680B" w:rsidR="002B7D20" w:rsidRPr="005154D8" w:rsidRDefault="002B7D20" w:rsidP="009B0308">
      <w:pPr>
        <w:pStyle w:val="SOWTL4-ASDEFCON"/>
      </w:pPr>
      <w:r w:rsidRPr="005154D8">
        <w:t xml:space="preserve">The Contractor shall conduct a PCA, on each </w:t>
      </w:r>
      <w:r w:rsidR="00B25EC9" w:rsidRPr="005154D8">
        <w:t>P</w:t>
      </w:r>
      <w:r w:rsidRPr="005154D8">
        <w:t xml:space="preserve">roduct modified via </w:t>
      </w:r>
      <w:r w:rsidR="008165F7" w:rsidRPr="005154D8">
        <w:t>a</w:t>
      </w:r>
      <w:r w:rsidR="001B4D5F" w:rsidRPr="005154D8">
        <w:t xml:space="preserve"> M</w:t>
      </w:r>
      <w:r w:rsidR="008165F7" w:rsidRPr="005154D8">
        <w:t>ajor Change</w:t>
      </w:r>
      <w:r w:rsidRPr="005154D8">
        <w:t xml:space="preserve">, in accordance with the Approved </w:t>
      </w:r>
      <w:r w:rsidR="006F2AB7">
        <w:fldChar w:fldCharType="begin">
          <w:ffData>
            <w:name w:val=""/>
            <w:enabled/>
            <w:calcOnExit w:val="0"/>
            <w:textInput>
              <w:default w:val="[…INSERT 'CMP', 'CEMP' OR 'SSMP'…]"/>
            </w:textInput>
          </w:ffData>
        </w:fldChar>
      </w:r>
      <w:r w:rsidR="006F2AB7">
        <w:instrText xml:space="preserve"> FORMTEXT </w:instrText>
      </w:r>
      <w:r w:rsidR="006F2AB7">
        <w:fldChar w:fldCharType="separate"/>
      </w:r>
      <w:r w:rsidR="004A2D42">
        <w:rPr>
          <w:noProof/>
        </w:rPr>
        <w:t>[…INSERT 'CMP', 'CEMP' OR 'SSMP'…]</w:t>
      </w:r>
      <w:r w:rsidR="006F2AB7">
        <w:fldChar w:fldCharType="end"/>
      </w:r>
      <w:r w:rsidRPr="005154D8">
        <w:t xml:space="preserve"> </w:t>
      </w:r>
      <w:r w:rsidR="00A752B2" w:rsidRPr="005154D8">
        <w:t xml:space="preserve">and clause 6.2.11 of DSD-ENG-SERV </w:t>
      </w:r>
      <w:r w:rsidRPr="005154D8">
        <w:t>when requested by the Commonwealth Representative.</w:t>
      </w:r>
    </w:p>
    <w:p w14:paraId="5489AACC" w14:textId="77777777" w:rsidR="004D71B0" w:rsidRPr="005154D8" w:rsidRDefault="004D71B0" w:rsidP="009B0308">
      <w:pPr>
        <w:pStyle w:val="SOWTL4-ASDEFCON"/>
      </w:pPr>
      <w:r w:rsidRPr="005154D8">
        <w:t>The Contractor acknowledges that the objectives of a PCA for a Product are to:</w:t>
      </w:r>
    </w:p>
    <w:p w14:paraId="406A3B49" w14:textId="77777777" w:rsidR="00F1717A" w:rsidRPr="005154D8" w:rsidRDefault="004D71B0" w:rsidP="009B0308">
      <w:pPr>
        <w:pStyle w:val="SOWSubL1-ASDEFCON"/>
      </w:pPr>
      <w:r w:rsidRPr="005154D8">
        <w:t xml:space="preserve">confirm that the </w:t>
      </w:r>
      <w:r w:rsidR="00C942CA">
        <w:t>‘</w:t>
      </w:r>
      <w:r w:rsidRPr="005154D8">
        <w:t>as-built</w:t>
      </w:r>
      <w:r w:rsidR="00C942CA">
        <w:t>’</w:t>
      </w:r>
      <w:r w:rsidRPr="005154D8">
        <w:t xml:space="preserve"> or </w:t>
      </w:r>
      <w:r w:rsidR="00C942CA">
        <w:t>‘</w:t>
      </w:r>
      <w:r w:rsidRPr="005154D8">
        <w:t>as-coded</w:t>
      </w:r>
      <w:r w:rsidR="00C942CA">
        <w:t>’</w:t>
      </w:r>
      <w:r w:rsidRPr="005154D8">
        <w:t xml:space="preserve"> configuration is consistent with the configuration documentation;</w:t>
      </w:r>
    </w:p>
    <w:p w14:paraId="46713DEE" w14:textId="77777777" w:rsidR="00F1717A" w:rsidRPr="005154D8" w:rsidRDefault="004D71B0" w:rsidP="009B0308">
      <w:pPr>
        <w:pStyle w:val="SOWSubL1-ASDEFCON"/>
      </w:pPr>
      <w:r w:rsidRPr="005154D8">
        <w:t>confirm that the configuration documentation is complete and accurate; and</w:t>
      </w:r>
    </w:p>
    <w:p w14:paraId="0161A835" w14:textId="77777777" w:rsidR="002B7D20" w:rsidRPr="005154D8" w:rsidRDefault="004D71B0" w:rsidP="009B0308">
      <w:pPr>
        <w:pStyle w:val="SOWSubL1-ASDEFCON"/>
      </w:pPr>
      <w:r w:rsidRPr="005154D8">
        <w:t>establish or Verify the Product Baseline for the Product.</w:t>
      </w:r>
    </w:p>
    <w:p w14:paraId="1A7EBD71" w14:textId="0D77E787" w:rsidR="002B7D20" w:rsidRPr="005154D8" w:rsidRDefault="002B7D20" w:rsidP="009B0308">
      <w:pPr>
        <w:pStyle w:val="SOWTL4-ASDEFCON"/>
      </w:pPr>
      <w:r w:rsidRPr="005154D8">
        <w:t>The Contractor shall invite the Commonwealth to witness all System Audits</w:t>
      </w:r>
      <w:r w:rsidR="00F145EF">
        <w:t>,</w:t>
      </w:r>
      <w:r w:rsidRPr="005154D8">
        <w:t xml:space="preserve"> Process Audits (process </w:t>
      </w:r>
      <w:r w:rsidR="00EE273B" w:rsidRPr="005154D8">
        <w:t>V</w:t>
      </w:r>
      <w:r w:rsidRPr="005154D8">
        <w:t>erification), FCAs, and PCAs.</w:t>
      </w:r>
    </w:p>
    <w:p w14:paraId="0B3656C5" w14:textId="77777777" w:rsidR="002B7D20" w:rsidRPr="005154D8" w:rsidRDefault="002B7D20" w:rsidP="009B0308">
      <w:pPr>
        <w:pStyle w:val="SOWTL4-ASDEFCON"/>
      </w:pPr>
      <w:bookmarkStart w:id="52" w:name="_Ref523475471"/>
      <w:r w:rsidRPr="005154D8">
        <w:t xml:space="preserve">Unless otherwise advised in writing by the Commonwealth Representative, the Commonwealth Representative, or appointed representative(s), shall witness </w:t>
      </w:r>
      <w:r w:rsidR="00B25EC9" w:rsidRPr="005154D8">
        <w:t>C</w:t>
      </w:r>
      <w:r w:rsidRPr="005154D8">
        <w:t xml:space="preserve">onfiguration </w:t>
      </w:r>
      <w:r w:rsidR="00B25EC9" w:rsidRPr="005154D8">
        <w:t>A</w:t>
      </w:r>
      <w:r w:rsidRPr="005154D8">
        <w:t>udits.</w:t>
      </w:r>
      <w:bookmarkEnd w:id="52"/>
    </w:p>
    <w:p w14:paraId="3EAB83D1" w14:textId="6C5BE751" w:rsidR="002B7D20" w:rsidRPr="005154D8" w:rsidRDefault="002B7D20" w:rsidP="009B0308">
      <w:pPr>
        <w:pStyle w:val="SOWTL4-ASDEFCON"/>
      </w:pPr>
      <w:r w:rsidRPr="005154D8">
        <w:t xml:space="preserve">Unless the Commonwealth Representative has advised that it will not witness a </w:t>
      </w:r>
      <w:r w:rsidR="0070094A" w:rsidRPr="005154D8">
        <w:t>C</w:t>
      </w:r>
      <w:r w:rsidRPr="005154D8">
        <w:t xml:space="preserve">onfiguration </w:t>
      </w:r>
      <w:r w:rsidR="0070094A" w:rsidRPr="005154D8">
        <w:t>A</w:t>
      </w:r>
      <w:r w:rsidRPr="005154D8">
        <w:t xml:space="preserve">udit in accordance with </w:t>
      </w:r>
      <w:r w:rsidR="004B3F97" w:rsidRPr="005154D8">
        <w:t xml:space="preserve">this </w:t>
      </w:r>
      <w:r w:rsidRPr="005154D8">
        <w:t xml:space="preserve">clause </w:t>
      </w:r>
      <w:r w:rsidR="00FC2103" w:rsidRPr="005154D8">
        <w:fldChar w:fldCharType="begin"/>
      </w:r>
      <w:r w:rsidR="00FC2103" w:rsidRPr="005154D8">
        <w:instrText xml:space="preserve"> REF _Ref447793131 \r \h </w:instrText>
      </w:r>
      <w:r w:rsidR="00FC2103" w:rsidRPr="005154D8">
        <w:fldChar w:fldCharType="separate"/>
      </w:r>
      <w:r w:rsidR="004A2D42">
        <w:t>6.2.7</w:t>
      </w:r>
      <w:r w:rsidR="00FC2103" w:rsidRPr="005154D8">
        <w:fldChar w:fldCharType="end"/>
      </w:r>
      <w:r w:rsidRPr="005154D8">
        <w:t xml:space="preserve">, the Contractor shall not conduct that </w:t>
      </w:r>
      <w:r w:rsidR="0070094A" w:rsidRPr="005154D8">
        <w:t>C</w:t>
      </w:r>
      <w:r w:rsidRPr="005154D8">
        <w:t xml:space="preserve">onfiguration </w:t>
      </w:r>
      <w:r w:rsidR="0070094A" w:rsidRPr="005154D8">
        <w:t>A</w:t>
      </w:r>
      <w:r w:rsidRPr="005154D8">
        <w:t>udit in the absence of Commonwealth witnesses.</w:t>
      </w:r>
    </w:p>
    <w:p w14:paraId="54ECCC9E" w14:textId="77777777" w:rsidR="00B25EC9" w:rsidRPr="005154D8" w:rsidRDefault="00B25EC9" w:rsidP="009B0308">
      <w:pPr>
        <w:pStyle w:val="SOWTL4-ASDEFCON"/>
      </w:pPr>
      <w:bookmarkStart w:id="53" w:name="_Ref181772710"/>
      <w:r w:rsidRPr="005154D8">
        <w:t xml:space="preserve">The Commonwealth Representative may require the Contractor to conduct an FCA or PCA </w:t>
      </w:r>
      <w:r w:rsidR="004B3F97" w:rsidRPr="005154D8">
        <w:t xml:space="preserve">independently of </w:t>
      </w:r>
      <w:r w:rsidR="008165F7" w:rsidRPr="005154D8">
        <w:t>a Major Change</w:t>
      </w:r>
      <w:r w:rsidR="004B3F97" w:rsidRPr="005154D8">
        <w:t xml:space="preserve"> </w:t>
      </w:r>
      <w:r w:rsidRPr="005154D8">
        <w:t>and, in such circumstances, the Commonwealth Representative will advise the Contractor of:</w:t>
      </w:r>
      <w:bookmarkEnd w:id="53"/>
    </w:p>
    <w:p w14:paraId="1B72A9E9" w14:textId="77777777" w:rsidR="00B25EC9" w:rsidRPr="005154D8" w:rsidRDefault="00B25EC9" w:rsidP="009B0308">
      <w:pPr>
        <w:pStyle w:val="SOWSubL1-ASDEFCON"/>
      </w:pPr>
      <w:r w:rsidRPr="005154D8">
        <w:t>the Configuration Audit type(s);</w:t>
      </w:r>
    </w:p>
    <w:p w14:paraId="18ED0153" w14:textId="77777777" w:rsidR="00B25EC9" w:rsidRPr="005154D8" w:rsidRDefault="00B25EC9" w:rsidP="009B0308">
      <w:pPr>
        <w:pStyle w:val="SOWSubL1-ASDEFCON"/>
      </w:pPr>
      <w:r w:rsidRPr="005154D8">
        <w:t>the scope and objectives of the Configuration Audit (eg, the specific Product to be audited);</w:t>
      </w:r>
    </w:p>
    <w:p w14:paraId="57589109" w14:textId="77777777" w:rsidR="00B25EC9" w:rsidRPr="005154D8" w:rsidRDefault="00B25EC9" w:rsidP="009B0308">
      <w:pPr>
        <w:pStyle w:val="SOWSubL1-ASDEFCON"/>
      </w:pPr>
      <w:r w:rsidRPr="005154D8">
        <w:t>the reporting requirements, including report format;</w:t>
      </w:r>
    </w:p>
    <w:p w14:paraId="7BC0F5D6" w14:textId="77777777" w:rsidR="00B25EC9" w:rsidRPr="005154D8" w:rsidRDefault="00B25EC9" w:rsidP="009B0308">
      <w:pPr>
        <w:pStyle w:val="SOWSubL1-ASDEFCON"/>
      </w:pPr>
      <w:r w:rsidRPr="005154D8">
        <w:t>any deliverables</w:t>
      </w:r>
      <w:r w:rsidR="00685F40" w:rsidRPr="005154D8">
        <w:t xml:space="preserve"> in addition to the reporting requirements</w:t>
      </w:r>
      <w:r w:rsidRPr="005154D8">
        <w:t>; and</w:t>
      </w:r>
    </w:p>
    <w:p w14:paraId="34A3FE57" w14:textId="77777777" w:rsidR="00B25EC9" w:rsidRPr="005154D8" w:rsidRDefault="00B25EC9" w:rsidP="009B0308">
      <w:pPr>
        <w:pStyle w:val="SOWSubL1-ASDEFCON"/>
      </w:pPr>
      <w:r w:rsidRPr="005154D8">
        <w:t>any other requirements applicable to the type of Configuration Audit.</w:t>
      </w:r>
    </w:p>
    <w:p w14:paraId="12612327" w14:textId="7F47D125" w:rsidR="00EE273B" w:rsidRPr="005154D8" w:rsidRDefault="002C30A7" w:rsidP="009B0308">
      <w:pPr>
        <w:pStyle w:val="SOWTL4-ASDEFCON"/>
      </w:pPr>
      <w:bookmarkStart w:id="54" w:name="_Ref199336119"/>
      <w:r w:rsidRPr="005154D8">
        <w:t xml:space="preserve">The Contractor shall conduct </w:t>
      </w:r>
      <w:r w:rsidR="00B25EC9" w:rsidRPr="005154D8">
        <w:t>Configuration Audits</w:t>
      </w:r>
      <w:r w:rsidRPr="005154D8">
        <w:t>, which are undertaken</w:t>
      </w:r>
      <w:r w:rsidR="00B25EC9" w:rsidRPr="005154D8">
        <w:t xml:space="preserve"> </w:t>
      </w:r>
      <w:r w:rsidRPr="005154D8">
        <w:t>in accordance with this</w:t>
      </w:r>
      <w:r w:rsidR="00B25EC9" w:rsidRPr="005154D8">
        <w:t xml:space="preserve"> clause </w:t>
      </w:r>
      <w:r w:rsidR="00FC2103" w:rsidRPr="005154D8">
        <w:fldChar w:fldCharType="begin"/>
      </w:r>
      <w:r w:rsidR="00FC2103" w:rsidRPr="005154D8">
        <w:instrText xml:space="preserve"> REF _Ref447793131 \r \h </w:instrText>
      </w:r>
      <w:r w:rsidR="00FC2103" w:rsidRPr="005154D8">
        <w:fldChar w:fldCharType="separate"/>
      </w:r>
      <w:r w:rsidR="004A2D42">
        <w:t>6.2.7</w:t>
      </w:r>
      <w:r w:rsidR="00FC2103" w:rsidRPr="005154D8">
        <w:fldChar w:fldCharType="end"/>
      </w:r>
      <w:r w:rsidRPr="005154D8">
        <w:t>,</w:t>
      </w:r>
      <w:r w:rsidR="00B25EC9" w:rsidRPr="005154D8">
        <w:t xml:space="preserve"> as S&amp;Q Services</w:t>
      </w:r>
      <w:r w:rsidR="00022D01" w:rsidRPr="00022D01">
        <w:t xml:space="preserve"> </w:t>
      </w:r>
      <w:r w:rsidR="00022D01">
        <w:t>unless the Configuration Audit relates to a Major Change and the Contract requires the Major Change to be undertaken as part of the Recurring Services Fee</w:t>
      </w:r>
      <w:r w:rsidR="00B25EC9" w:rsidRPr="005154D8">
        <w:t>.</w:t>
      </w:r>
      <w:bookmarkEnd w:id="54"/>
    </w:p>
    <w:sectPr w:rsidR="00EE273B" w:rsidRPr="005154D8" w:rsidSect="00160C4B">
      <w:headerReference w:type="default" r:id="rId11"/>
      <w:footerReference w:type="default" r:id="rId12"/>
      <w:pgSz w:w="11906" w:h="16838" w:code="9"/>
      <w:pgMar w:top="1304" w:right="1418" w:bottom="907" w:left="1418" w:header="567" w:footer="28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47784" w14:textId="77777777" w:rsidR="0000231D" w:rsidRDefault="0000231D">
      <w:r>
        <w:separator/>
      </w:r>
    </w:p>
  </w:endnote>
  <w:endnote w:type="continuationSeparator" w:id="0">
    <w:p w14:paraId="11A1F374" w14:textId="77777777" w:rsidR="0000231D" w:rsidRDefault="00002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00231D" w14:paraId="61A5B07E" w14:textId="77777777" w:rsidTr="002116EA">
      <w:tc>
        <w:tcPr>
          <w:tcW w:w="2500" w:type="pct"/>
        </w:tcPr>
        <w:p w14:paraId="20E4470A" w14:textId="23D0B013" w:rsidR="0000231D" w:rsidRDefault="0000231D" w:rsidP="002116EA">
          <w:pPr>
            <w:pStyle w:val="ASDEFCONHeaderFooterLeft"/>
          </w:pPr>
          <w:r>
            <w:fldChar w:fldCharType="begin"/>
          </w:r>
          <w:r>
            <w:instrText xml:space="preserve"> DOCPROPERTY Footer_Left </w:instrText>
          </w:r>
          <w:r>
            <w:fldChar w:fldCharType="end"/>
          </w:r>
        </w:p>
      </w:tc>
      <w:tc>
        <w:tcPr>
          <w:tcW w:w="2500" w:type="pct"/>
        </w:tcPr>
        <w:p w14:paraId="70860CCB" w14:textId="3181D0C3" w:rsidR="0000231D" w:rsidRDefault="0000231D" w:rsidP="002116EA">
          <w:pPr>
            <w:pStyle w:val="ASDEFCONHeaderFooterRight"/>
          </w:pPr>
          <w:r>
            <w:rPr>
              <w:rStyle w:val="PageNumber"/>
              <w:color w:val="auto"/>
              <w:sz w:val="20"/>
              <w:szCs w:val="24"/>
            </w:rPr>
            <w:fldChar w:fldCharType="begin"/>
          </w:r>
          <w:r>
            <w:rPr>
              <w:rStyle w:val="PageNumber"/>
              <w:color w:val="auto"/>
              <w:sz w:val="20"/>
              <w:szCs w:val="24"/>
            </w:rPr>
            <w:instrText xml:space="preserve"> PAGE </w:instrText>
          </w:r>
          <w:r>
            <w:rPr>
              <w:rStyle w:val="PageNumber"/>
              <w:color w:val="auto"/>
              <w:sz w:val="20"/>
              <w:szCs w:val="24"/>
            </w:rPr>
            <w:fldChar w:fldCharType="separate"/>
          </w:r>
          <w:r w:rsidR="004A2D42">
            <w:rPr>
              <w:rStyle w:val="PageNumber"/>
              <w:noProof/>
              <w:color w:val="auto"/>
              <w:sz w:val="20"/>
              <w:szCs w:val="24"/>
            </w:rPr>
            <w:t>i</w:t>
          </w:r>
          <w:r>
            <w:rPr>
              <w:rStyle w:val="PageNumber"/>
              <w:color w:val="auto"/>
              <w:sz w:val="20"/>
              <w:szCs w:val="24"/>
            </w:rPr>
            <w:fldChar w:fldCharType="end"/>
          </w:r>
        </w:p>
      </w:tc>
    </w:tr>
    <w:tr w:rsidR="0000231D" w14:paraId="7ED839A1" w14:textId="77777777" w:rsidTr="002116EA">
      <w:tc>
        <w:tcPr>
          <w:tcW w:w="5000" w:type="pct"/>
          <w:gridSpan w:val="2"/>
        </w:tcPr>
        <w:p w14:paraId="2C70CF94" w14:textId="12EC62F0" w:rsidR="0000231D" w:rsidRDefault="004A2D42" w:rsidP="006A530A">
          <w:pPr>
            <w:pStyle w:val="ASDEFCONHeaderFooterClassification"/>
          </w:pPr>
          <w:r>
            <w:fldChar w:fldCharType="begin"/>
          </w:r>
          <w:r>
            <w:instrText xml:space="preserve"> DOCPROPERTY  Classification  \* MERGEFORMAT </w:instrText>
          </w:r>
          <w:r>
            <w:fldChar w:fldCharType="separate"/>
          </w:r>
          <w:r>
            <w:t>OFFICIAL</w:t>
          </w:r>
          <w:r>
            <w:fldChar w:fldCharType="end"/>
          </w:r>
        </w:p>
      </w:tc>
    </w:tr>
  </w:tbl>
  <w:p w14:paraId="4827BFA9" w14:textId="77777777" w:rsidR="0000231D" w:rsidRPr="002116EA" w:rsidRDefault="0000231D" w:rsidP="0021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00231D" w14:paraId="03FC4D95" w14:textId="77777777" w:rsidTr="002116EA">
      <w:tc>
        <w:tcPr>
          <w:tcW w:w="2500" w:type="pct"/>
        </w:tcPr>
        <w:p w14:paraId="408C58A6" w14:textId="1A0B67C1" w:rsidR="0000231D" w:rsidRDefault="0000231D" w:rsidP="002116EA">
          <w:pPr>
            <w:pStyle w:val="ASDEFCONHeaderFooterLeft"/>
          </w:pPr>
          <w:r>
            <w:fldChar w:fldCharType="begin"/>
          </w:r>
          <w:r>
            <w:instrText xml:space="preserve"> DOCPROPERTY Footer_Left </w:instrText>
          </w:r>
          <w:r>
            <w:fldChar w:fldCharType="end"/>
          </w:r>
        </w:p>
      </w:tc>
      <w:tc>
        <w:tcPr>
          <w:tcW w:w="2500" w:type="pct"/>
        </w:tcPr>
        <w:p w14:paraId="6331AE65" w14:textId="5D7958EC" w:rsidR="0000231D" w:rsidRPr="001A3DC6" w:rsidRDefault="0000231D" w:rsidP="002116EA">
          <w:pPr>
            <w:pStyle w:val="ASDEFCONHeaderFooterRight"/>
            <w:rPr>
              <w:szCs w:val="16"/>
            </w:rPr>
          </w:pPr>
          <w:r w:rsidRPr="001A3DC6">
            <w:rPr>
              <w:rStyle w:val="PageNumber"/>
              <w:color w:val="auto"/>
              <w:szCs w:val="16"/>
            </w:rPr>
            <w:fldChar w:fldCharType="begin"/>
          </w:r>
          <w:r w:rsidRPr="001A3DC6">
            <w:rPr>
              <w:rStyle w:val="PageNumber"/>
              <w:color w:val="auto"/>
              <w:szCs w:val="16"/>
            </w:rPr>
            <w:instrText xml:space="preserve"> PAGE </w:instrText>
          </w:r>
          <w:r w:rsidRPr="001A3DC6">
            <w:rPr>
              <w:rStyle w:val="PageNumber"/>
              <w:color w:val="auto"/>
              <w:szCs w:val="16"/>
            </w:rPr>
            <w:fldChar w:fldCharType="separate"/>
          </w:r>
          <w:r w:rsidR="004A2D42">
            <w:rPr>
              <w:rStyle w:val="PageNumber"/>
              <w:noProof/>
              <w:color w:val="auto"/>
              <w:szCs w:val="16"/>
            </w:rPr>
            <w:t>2</w:t>
          </w:r>
          <w:r w:rsidRPr="001A3DC6">
            <w:rPr>
              <w:rStyle w:val="PageNumber"/>
              <w:color w:val="auto"/>
              <w:szCs w:val="16"/>
            </w:rPr>
            <w:fldChar w:fldCharType="end"/>
          </w:r>
        </w:p>
      </w:tc>
    </w:tr>
    <w:tr w:rsidR="0000231D" w14:paraId="04E9F430" w14:textId="77777777" w:rsidTr="002116EA">
      <w:tc>
        <w:tcPr>
          <w:tcW w:w="5000" w:type="pct"/>
          <w:gridSpan w:val="2"/>
        </w:tcPr>
        <w:p w14:paraId="01390E65" w14:textId="49BDC1A8" w:rsidR="0000231D" w:rsidRDefault="004A2D42" w:rsidP="006A530A">
          <w:pPr>
            <w:pStyle w:val="ASDEFCONHeaderFooterClassification"/>
          </w:pPr>
          <w:r>
            <w:fldChar w:fldCharType="begin"/>
          </w:r>
          <w:r>
            <w:instrText xml:space="preserve"> DOCPROPERTY  Classification  \* MERGEFORMAT </w:instrText>
          </w:r>
          <w:r>
            <w:fldChar w:fldCharType="separate"/>
          </w:r>
          <w:r>
            <w:t>OFFICIAL</w:t>
          </w:r>
          <w:r>
            <w:fldChar w:fldCharType="end"/>
          </w:r>
        </w:p>
      </w:tc>
    </w:tr>
  </w:tbl>
  <w:p w14:paraId="1E499175" w14:textId="77777777" w:rsidR="0000231D" w:rsidRPr="002116EA" w:rsidRDefault="0000231D" w:rsidP="0021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5D872" w14:textId="77777777" w:rsidR="0000231D" w:rsidRDefault="0000231D">
      <w:r>
        <w:separator/>
      </w:r>
    </w:p>
  </w:footnote>
  <w:footnote w:type="continuationSeparator" w:id="0">
    <w:p w14:paraId="742D4521" w14:textId="77777777" w:rsidR="0000231D" w:rsidRDefault="00002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00231D" w14:paraId="60007571" w14:textId="77777777" w:rsidTr="002116EA">
      <w:tc>
        <w:tcPr>
          <w:tcW w:w="5000" w:type="pct"/>
          <w:gridSpan w:val="2"/>
        </w:tcPr>
        <w:p w14:paraId="3FB36397" w14:textId="6419A5A1" w:rsidR="0000231D" w:rsidRDefault="004A2D42" w:rsidP="006A530A">
          <w:pPr>
            <w:pStyle w:val="ASDEFCONHeaderFooterClassification"/>
          </w:pPr>
          <w:r>
            <w:fldChar w:fldCharType="begin"/>
          </w:r>
          <w:r>
            <w:instrText xml:space="preserve"> DOCPROPERTY  Classification  \* MERGEFORMAT </w:instrText>
          </w:r>
          <w:r>
            <w:fldChar w:fldCharType="separate"/>
          </w:r>
          <w:r>
            <w:t>OFFICIAL</w:t>
          </w:r>
          <w:r>
            <w:fldChar w:fldCharType="end"/>
          </w:r>
        </w:p>
      </w:tc>
    </w:tr>
    <w:tr w:rsidR="0000231D" w14:paraId="29B5777D" w14:textId="77777777" w:rsidTr="002116EA">
      <w:tc>
        <w:tcPr>
          <w:tcW w:w="2500" w:type="pct"/>
        </w:tcPr>
        <w:p w14:paraId="0CA65056" w14:textId="1C070899" w:rsidR="0000231D" w:rsidRDefault="004A2D42" w:rsidP="002116EA">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14:paraId="6364B660" w14:textId="566D0090" w:rsidR="0000231D" w:rsidRDefault="004A2D42" w:rsidP="002116EA">
          <w:pPr>
            <w:pStyle w:val="ASDEFCONHeaderFooterRight"/>
          </w:pPr>
          <w:r>
            <w:fldChar w:fldCharType="begin"/>
          </w:r>
          <w:r>
            <w:instrText xml:space="preserve"> DOCPROPERTY  Title  \* MERGEFORMAT </w:instrText>
          </w:r>
          <w:r>
            <w:fldChar w:fldCharType="separate"/>
          </w:r>
          <w:r>
            <w:t>DSD-ENG-CM</w:t>
          </w:r>
          <w:r>
            <w:fldChar w:fldCharType="end"/>
          </w:r>
          <w:r w:rsidR="0000231D">
            <w:t>-</w:t>
          </w:r>
          <w:r>
            <w:fldChar w:fldCharType="begin"/>
          </w:r>
          <w:r>
            <w:instrText xml:space="preserve"> DOCPROPERTY  Version  \* MERGEFORMAT </w:instrText>
          </w:r>
          <w:r>
            <w:fldChar w:fldCharType="separate"/>
          </w:r>
          <w:r>
            <w:t>V5.3</w:t>
          </w:r>
          <w:r>
            <w:fldChar w:fldCharType="end"/>
          </w:r>
        </w:p>
      </w:tc>
    </w:tr>
  </w:tbl>
  <w:p w14:paraId="31B5BE7E" w14:textId="77777777" w:rsidR="0000231D" w:rsidRPr="002116EA" w:rsidRDefault="0000231D" w:rsidP="002116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00231D" w14:paraId="6F6BFE55" w14:textId="77777777" w:rsidTr="002116EA">
      <w:tc>
        <w:tcPr>
          <w:tcW w:w="5000" w:type="pct"/>
          <w:gridSpan w:val="2"/>
        </w:tcPr>
        <w:p w14:paraId="251345DD" w14:textId="48BD8A29" w:rsidR="0000231D" w:rsidRDefault="004A2D42" w:rsidP="006A530A">
          <w:pPr>
            <w:pStyle w:val="ASDEFCONHeaderFooterClassification"/>
          </w:pPr>
          <w:r>
            <w:fldChar w:fldCharType="begin"/>
          </w:r>
          <w:r>
            <w:instrText xml:space="preserve"> DOCPROPERTY  Classification  \* MERGEFORMAT </w:instrText>
          </w:r>
          <w:r>
            <w:fldChar w:fldCharType="separate"/>
          </w:r>
          <w:r>
            <w:t>OFFICIAL</w:t>
          </w:r>
          <w:r>
            <w:fldChar w:fldCharType="end"/>
          </w:r>
        </w:p>
      </w:tc>
    </w:tr>
    <w:tr w:rsidR="0000231D" w14:paraId="14E30BC5" w14:textId="77777777" w:rsidTr="002116EA">
      <w:tc>
        <w:tcPr>
          <w:tcW w:w="2500" w:type="pct"/>
        </w:tcPr>
        <w:p w14:paraId="1D08F4EC" w14:textId="42E43013" w:rsidR="0000231D" w:rsidRDefault="004A2D42" w:rsidP="002116EA">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14:paraId="7BA8C6E4" w14:textId="022C4FAC" w:rsidR="0000231D" w:rsidRDefault="004A2D42" w:rsidP="002116EA">
          <w:pPr>
            <w:pStyle w:val="ASDEFCONHeaderFooterRight"/>
          </w:pPr>
          <w:r>
            <w:fldChar w:fldCharType="begin"/>
          </w:r>
          <w:r>
            <w:instrText xml:space="preserve"> DOCPROPERTY  Title  \* MERGEFORMAT </w:instrText>
          </w:r>
          <w:r>
            <w:fldChar w:fldCharType="separate"/>
          </w:r>
          <w:r>
            <w:t>DSD-ENG-CM</w:t>
          </w:r>
          <w:r>
            <w:fldChar w:fldCharType="end"/>
          </w:r>
          <w:r w:rsidR="0000231D">
            <w:t>-</w:t>
          </w:r>
          <w:r>
            <w:fldChar w:fldCharType="begin"/>
          </w:r>
          <w:r>
            <w:instrText xml:space="preserve"> DOCPROPERTY  Version  \* MERG</w:instrText>
          </w:r>
          <w:r>
            <w:instrText xml:space="preserve">EFORMAT </w:instrText>
          </w:r>
          <w:r>
            <w:fldChar w:fldCharType="separate"/>
          </w:r>
          <w:r>
            <w:t>V5.3</w:t>
          </w:r>
          <w:r>
            <w:fldChar w:fldCharType="end"/>
          </w:r>
          <w:r w:rsidR="0000231D">
            <w:fldChar w:fldCharType="begin"/>
          </w:r>
          <w:r w:rsidR="0000231D">
            <w:instrText xml:space="preserve"> DOCPROPERTY Header_Right </w:instrText>
          </w:r>
          <w:r w:rsidR="0000231D">
            <w:fldChar w:fldCharType="end"/>
          </w:r>
        </w:p>
      </w:tc>
    </w:tr>
  </w:tbl>
  <w:p w14:paraId="6547509E" w14:textId="77777777" w:rsidR="0000231D" w:rsidRPr="002116EA" w:rsidRDefault="0000231D" w:rsidP="0021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5A414CB"/>
    <w:multiLevelType w:val="multilevel"/>
    <w:tmpl w:val="B4BC033A"/>
    <w:lvl w:ilvl="0">
      <w:start w:val="1"/>
      <w:numFmt w:val="decimal"/>
      <w:pStyle w:val="Heading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pStyle w:val="Heading9"/>
      <w:lvlText w:val="%9."/>
      <w:lvlJc w:val="right"/>
      <w:pPr>
        <w:tabs>
          <w:tab w:val="num" w:pos="6480"/>
        </w:tabs>
        <w:ind w:left="6480" w:hanging="180"/>
      </w:pPr>
    </w:lvl>
  </w:abstractNum>
  <w:abstractNum w:abstractNumId="1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3E44BBC"/>
    <w:multiLevelType w:val="multilevel"/>
    <w:tmpl w:val="51E406E2"/>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3" w15:restartNumberingAfterBreak="0">
    <w:nsid w:val="4C201E0D"/>
    <w:multiLevelType w:val="multilevel"/>
    <w:tmpl w:val="0E3427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5"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31E78F4"/>
    <w:multiLevelType w:val="multilevel"/>
    <w:tmpl w:val="C75482F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pStyle w:val="Heading6"/>
      <w:lvlText w:val="%1.%2.%3.%4.%5.%6"/>
      <w:lvlJc w:val="left"/>
      <w:pPr>
        <w:tabs>
          <w:tab w:val="num" w:pos="1800"/>
        </w:tabs>
        <w:ind w:left="1440" w:hanging="1440"/>
      </w:pPr>
      <w:rPr>
        <w:rFonts w:cs="Times New Roman" w:hint="default"/>
      </w:rPr>
    </w:lvl>
    <w:lvl w:ilvl="6">
      <w:start w:val="1"/>
      <w:numFmt w:val="decimal"/>
      <w:lvlText w:val="%1.%2.%3.%4.%5.%6.%7"/>
      <w:lvlJc w:val="left"/>
      <w:pPr>
        <w:tabs>
          <w:tab w:val="num" w:pos="2160"/>
        </w:tabs>
        <w:ind w:left="1440" w:hanging="1440"/>
      </w:pPr>
      <w:rPr>
        <w:rFonts w:cs="Times New Roman" w:hint="default"/>
      </w:rPr>
    </w:lvl>
    <w:lvl w:ilvl="7">
      <w:start w:val="1"/>
      <w:numFmt w:val="decimal"/>
      <w:pStyle w:val="Heading8"/>
      <w:lvlText w:val="%1.%2.%3.%4.%5.%6.%7.%8"/>
      <w:lvlJc w:val="left"/>
      <w:pPr>
        <w:tabs>
          <w:tab w:val="num" w:pos="2520"/>
        </w:tabs>
        <w:ind w:left="1440" w:hanging="1440"/>
      </w:pPr>
      <w:rPr>
        <w:rFonts w:cs="Times New Roman" w:hint="default"/>
      </w:rPr>
    </w:lvl>
    <w:lvl w:ilvl="8">
      <w:start w:val="1"/>
      <w:numFmt w:val="decimal"/>
      <w:lvlText w:val="%1.%2.%3.%4.%5.%6.%7.%8.%9"/>
      <w:lvlJc w:val="left"/>
      <w:pPr>
        <w:tabs>
          <w:tab w:val="num" w:pos="2880"/>
        </w:tabs>
        <w:ind w:left="1440" w:hanging="1440"/>
      </w:pPr>
      <w:rPr>
        <w:rFonts w:cs="Times New Roman" w:hint="default"/>
      </w:rPr>
    </w:lvl>
  </w:abstractNum>
  <w:abstractNum w:abstractNumId="27"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8"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5C822A8C"/>
    <w:multiLevelType w:val="multilevel"/>
    <w:tmpl w:val="4EE07B54"/>
    <w:lvl w:ilvl="0">
      <w:start w:val="1"/>
      <w:numFmt w:val="decimal"/>
      <w:pStyle w:val="TextLevel5"/>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lvlText w:val="%1.%2.%3"/>
      <w:lvlJc w:val="left"/>
      <w:pPr>
        <w:tabs>
          <w:tab w:val="num" w:pos="1276"/>
        </w:tabs>
        <w:ind w:left="1276" w:hanging="1276"/>
      </w:pPr>
    </w:lvl>
    <w:lvl w:ilvl="3">
      <w:start w:val="1"/>
      <w:numFmt w:val="decimal"/>
      <w:lvlText w:val="%1.%2.%3.%4"/>
      <w:lvlJc w:val="left"/>
      <w:pPr>
        <w:tabs>
          <w:tab w:val="num" w:pos="1276"/>
        </w:tabs>
        <w:ind w:left="1276" w:hanging="1276"/>
      </w:pPr>
    </w:lvl>
    <w:lvl w:ilvl="4">
      <w:start w:val="1"/>
      <w:numFmt w:val="decimal"/>
      <w:pStyle w:val="TextLevel5"/>
      <w:lvlText w:val="%1.%2.%3.%4.%5"/>
      <w:lvlJc w:val="left"/>
      <w:pPr>
        <w:tabs>
          <w:tab w:val="num" w:pos="1276"/>
        </w:tabs>
        <w:ind w:left="1276" w:hanging="1276"/>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32"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BF73F28"/>
    <w:multiLevelType w:val="singleLevel"/>
    <w:tmpl w:val="039CF56C"/>
    <w:lvl w:ilvl="0">
      <w:start w:val="1"/>
      <w:numFmt w:val="bullet"/>
      <w:pStyle w:val="Bullettext2"/>
      <w:lvlText w:val=""/>
      <w:lvlJc w:val="left"/>
      <w:pPr>
        <w:tabs>
          <w:tab w:val="num" w:pos="2268"/>
        </w:tabs>
        <w:ind w:left="2268" w:hanging="567"/>
      </w:pPr>
      <w:rPr>
        <w:rFonts w:ascii="Symbol" w:hAnsi="Symbol" w:hint="default"/>
      </w:rPr>
    </w:lvl>
  </w:abstractNum>
  <w:abstractNum w:abstractNumId="41"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6DD3F01"/>
    <w:multiLevelType w:val="multilevel"/>
    <w:tmpl w:val="192C03EC"/>
    <w:lvl w:ilvl="0">
      <w:start w:val="6"/>
      <w:numFmt w:val="decimal"/>
      <w:lvlText w:val="%1."/>
      <w:lvlJc w:val="left"/>
      <w:pPr>
        <w:tabs>
          <w:tab w:val="num" w:pos="907"/>
        </w:tabs>
        <w:ind w:left="907" w:hanging="907"/>
      </w:pPr>
      <w:rPr>
        <w:rFonts w:hint="default"/>
      </w:rPr>
    </w:lvl>
    <w:lvl w:ilvl="1">
      <w:start w:val="2"/>
      <w:numFmt w:val="decimal"/>
      <w:lvlText w:val="%1.%2"/>
      <w:lvlJc w:val="left"/>
      <w:pPr>
        <w:tabs>
          <w:tab w:val="num" w:pos="907"/>
        </w:tabs>
        <w:ind w:left="907" w:hanging="907"/>
      </w:pPr>
      <w:rPr>
        <w:rFonts w:hint="default"/>
      </w:rPr>
    </w:lvl>
    <w:lvl w:ilvl="2">
      <w:start w:val="1"/>
      <w:numFmt w:val="decimal"/>
      <w:pStyle w:val="textlevel2"/>
      <w:lvlText w:val="%1.%3"/>
      <w:lvlJc w:val="left"/>
      <w:pPr>
        <w:tabs>
          <w:tab w:val="num" w:pos="907"/>
        </w:tabs>
        <w:ind w:left="907" w:hanging="907"/>
      </w:pPr>
      <w:rPr>
        <w:rFonts w:hint="default"/>
      </w:rPr>
    </w:lvl>
    <w:lvl w:ilvl="3">
      <w:start w:val="2"/>
      <w:numFmt w:val="decimal"/>
      <w:lvlText w:val="%1.%2.%4"/>
      <w:lvlJc w:val="left"/>
      <w:pPr>
        <w:tabs>
          <w:tab w:val="num" w:pos="907"/>
        </w:tabs>
        <w:ind w:left="907" w:hanging="907"/>
      </w:pPr>
      <w:rPr>
        <w:rFonts w:hint="default"/>
      </w:rPr>
    </w:lvl>
    <w:lvl w:ilvl="4">
      <w:start w:val="1"/>
      <w:numFmt w:val="decimal"/>
      <w:pStyle w:val="TextLevel3"/>
      <w:lvlText w:val="%1.%2.%5"/>
      <w:lvlJc w:val="left"/>
      <w:pPr>
        <w:tabs>
          <w:tab w:val="num" w:pos="907"/>
        </w:tabs>
        <w:ind w:left="907" w:hanging="907"/>
      </w:pPr>
      <w:rPr>
        <w:rFonts w:hint="default"/>
      </w:rPr>
    </w:lvl>
    <w:lvl w:ilvl="5">
      <w:start w:val="1"/>
      <w:numFmt w:val="decimal"/>
      <w:pStyle w:val="TextLevel4"/>
      <w:lvlText w:val="%1.%2.%4.%6"/>
      <w:lvlJc w:val="left"/>
      <w:pPr>
        <w:tabs>
          <w:tab w:val="num" w:pos="907"/>
        </w:tabs>
        <w:ind w:left="907" w:hanging="907"/>
      </w:pPr>
      <w:rPr>
        <w:rFonts w:hint="default"/>
      </w:rPr>
    </w:lvl>
    <w:lvl w:ilvl="6">
      <w:start w:val="1"/>
      <w:numFmt w:val="lowerLetter"/>
      <w:pStyle w:val="spara"/>
      <w:lvlText w:val="%7."/>
      <w:lvlJc w:val="left"/>
      <w:pPr>
        <w:tabs>
          <w:tab w:val="num" w:pos="1440"/>
        </w:tabs>
        <w:ind w:left="1440" w:hanging="533"/>
      </w:pPr>
      <w:rPr>
        <w:rFonts w:hint="default"/>
      </w:rPr>
    </w:lvl>
    <w:lvl w:ilvl="7">
      <w:start w:val="1"/>
      <w:numFmt w:val="lowerRoman"/>
      <w:pStyle w:val="sspara"/>
      <w:lvlText w:val="(%8)"/>
      <w:lvlJc w:val="left"/>
      <w:pPr>
        <w:tabs>
          <w:tab w:val="num" w:pos="2160"/>
        </w:tabs>
        <w:ind w:left="2016" w:hanging="576"/>
      </w:pPr>
      <w:rPr>
        <w:rFonts w:hint="default"/>
      </w:rPr>
    </w:lvl>
    <w:lvl w:ilvl="8">
      <w:start w:val="1"/>
      <w:numFmt w:val="lowerLetter"/>
      <w:pStyle w:val="ssspara"/>
      <w:lvlText w:val="(%9)"/>
      <w:lvlJc w:val="left"/>
      <w:pPr>
        <w:tabs>
          <w:tab w:val="num" w:pos="2448"/>
        </w:tabs>
        <w:ind w:left="2448" w:hanging="432"/>
      </w:pPr>
      <w:rPr>
        <w:rFonts w:hint="default"/>
      </w:rPr>
    </w:lvl>
  </w:abstractNum>
  <w:abstractNum w:abstractNumId="43"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4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40"/>
  </w:num>
  <w:num w:numId="3">
    <w:abstractNumId w:val="31"/>
  </w:num>
  <w:num w:numId="4">
    <w:abstractNumId w:val="27"/>
    <w:lvlOverride w:ilvl="0">
      <w:startOverride w:val="1"/>
    </w:lvlOverride>
  </w:num>
  <w:num w:numId="5">
    <w:abstractNumId w:val="42"/>
  </w:num>
  <w:num w:numId="6">
    <w:abstractNumId w:val="16"/>
  </w:num>
  <w:num w:numId="7">
    <w:abstractNumId w:val="19"/>
  </w:num>
  <w:num w:numId="8">
    <w:abstractNumId w:val="6"/>
  </w:num>
  <w:num w:numId="9">
    <w:abstractNumId w:val="26"/>
  </w:num>
  <w:num w:numId="10">
    <w:abstractNumId w:val="43"/>
  </w:num>
  <w:num w:numId="11">
    <w:abstractNumId w:val="35"/>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1"/>
  </w:num>
  <w:num w:numId="15">
    <w:abstractNumId w:val="37"/>
  </w:num>
  <w:num w:numId="16">
    <w:abstractNumId w:val="20"/>
  </w:num>
  <w:num w:numId="17">
    <w:abstractNumId w:val="44"/>
  </w:num>
  <w:num w:numId="18">
    <w:abstractNumId w:val="12"/>
  </w:num>
  <w:num w:numId="19">
    <w:abstractNumId w:val="17"/>
  </w:num>
  <w:num w:numId="20">
    <w:abstractNumId w:val="46"/>
  </w:num>
  <w:num w:numId="21">
    <w:abstractNumId w:val="9"/>
  </w:num>
  <w:num w:numId="22">
    <w:abstractNumId w:val="7"/>
  </w:num>
  <w:num w:numId="23">
    <w:abstractNumId w:val="2"/>
  </w:num>
  <w:num w:numId="24">
    <w:abstractNumId w:val="4"/>
  </w:num>
  <w:num w:numId="25">
    <w:abstractNumId w:val="15"/>
  </w:num>
  <w:num w:numId="26">
    <w:abstractNumId w:val="1"/>
  </w:num>
  <w:num w:numId="27">
    <w:abstractNumId w:val="24"/>
  </w:num>
  <w:num w:numId="28">
    <w:abstractNumId w:val="39"/>
  </w:num>
  <w:num w:numId="29">
    <w:abstractNumId w:val="36"/>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1"/>
  </w:num>
  <w:num w:numId="34">
    <w:abstractNumId w:val="22"/>
  </w:num>
  <w:num w:numId="35">
    <w:abstractNumId w:val="23"/>
  </w:num>
  <w:num w:numId="36">
    <w:abstractNumId w:val="41"/>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8"/>
  </w:num>
  <w:num w:numId="41">
    <w:abstractNumId w:val="5"/>
  </w:num>
  <w:num w:numId="42">
    <w:abstractNumId w:val="45"/>
  </w:num>
  <w:num w:numId="43">
    <w:abstractNumId w:val="13"/>
  </w:num>
  <w:num w:numId="44">
    <w:abstractNumId w:val="25"/>
  </w:num>
  <w:num w:numId="45">
    <w:abstractNumId w:val="8"/>
  </w:num>
  <w:num w:numId="46">
    <w:abstractNumId w:val="3"/>
  </w:num>
  <w:num w:numId="47">
    <w:abstractNumId w:val="30"/>
  </w:num>
  <w:num w:numId="48">
    <w:abstractNumId w:val="32"/>
  </w:num>
  <w:num w:numId="4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3">
    <w:abstractNumId w:val="34"/>
  </w:num>
  <w:num w:numId="5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9AF"/>
    <w:rsid w:val="0000231D"/>
    <w:rsid w:val="0000421A"/>
    <w:rsid w:val="0000585F"/>
    <w:rsid w:val="00011C17"/>
    <w:rsid w:val="000136A8"/>
    <w:rsid w:val="000166DB"/>
    <w:rsid w:val="000176B9"/>
    <w:rsid w:val="000205D0"/>
    <w:rsid w:val="000226D3"/>
    <w:rsid w:val="00022D01"/>
    <w:rsid w:val="0002437F"/>
    <w:rsid w:val="00027689"/>
    <w:rsid w:val="00035E66"/>
    <w:rsid w:val="000457C2"/>
    <w:rsid w:val="00045951"/>
    <w:rsid w:val="0004719E"/>
    <w:rsid w:val="00050E9E"/>
    <w:rsid w:val="00057674"/>
    <w:rsid w:val="00060449"/>
    <w:rsid w:val="00065684"/>
    <w:rsid w:val="00071213"/>
    <w:rsid w:val="0008273E"/>
    <w:rsid w:val="00087265"/>
    <w:rsid w:val="00094B1F"/>
    <w:rsid w:val="000B41E8"/>
    <w:rsid w:val="000C408C"/>
    <w:rsid w:val="000C4604"/>
    <w:rsid w:val="000D0E44"/>
    <w:rsid w:val="000D2D41"/>
    <w:rsid w:val="000D606C"/>
    <w:rsid w:val="000D6550"/>
    <w:rsid w:val="000D7300"/>
    <w:rsid w:val="000E0554"/>
    <w:rsid w:val="000E4340"/>
    <w:rsid w:val="000E6097"/>
    <w:rsid w:val="000E7C6C"/>
    <w:rsid w:val="000F299A"/>
    <w:rsid w:val="000F6F6A"/>
    <w:rsid w:val="00102691"/>
    <w:rsid w:val="00102F62"/>
    <w:rsid w:val="00104219"/>
    <w:rsid w:val="00104C82"/>
    <w:rsid w:val="001140EB"/>
    <w:rsid w:val="00114BA8"/>
    <w:rsid w:val="00115E69"/>
    <w:rsid w:val="00115E97"/>
    <w:rsid w:val="00116EAE"/>
    <w:rsid w:val="001228A5"/>
    <w:rsid w:val="00122B6E"/>
    <w:rsid w:val="0012664D"/>
    <w:rsid w:val="00133E5C"/>
    <w:rsid w:val="0013568D"/>
    <w:rsid w:val="00141CE0"/>
    <w:rsid w:val="00141DAB"/>
    <w:rsid w:val="00142B00"/>
    <w:rsid w:val="00145207"/>
    <w:rsid w:val="00150D88"/>
    <w:rsid w:val="00155B40"/>
    <w:rsid w:val="00157B71"/>
    <w:rsid w:val="00160C4B"/>
    <w:rsid w:val="00165DDE"/>
    <w:rsid w:val="0017162B"/>
    <w:rsid w:val="00171FCD"/>
    <w:rsid w:val="001768D5"/>
    <w:rsid w:val="00177A6A"/>
    <w:rsid w:val="00181CE8"/>
    <w:rsid w:val="00182681"/>
    <w:rsid w:val="00182AA8"/>
    <w:rsid w:val="00185358"/>
    <w:rsid w:val="00185F30"/>
    <w:rsid w:val="00186EB0"/>
    <w:rsid w:val="00187292"/>
    <w:rsid w:val="00194333"/>
    <w:rsid w:val="001A3DC6"/>
    <w:rsid w:val="001A6557"/>
    <w:rsid w:val="001B05AD"/>
    <w:rsid w:val="001B3252"/>
    <w:rsid w:val="001B4D5F"/>
    <w:rsid w:val="001B6CBD"/>
    <w:rsid w:val="001C01A8"/>
    <w:rsid w:val="001C339D"/>
    <w:rsid w:val="001C7534"/>
    <w:rsid w:val="001D585A"/>
    <w:rsid w:val="001D58F4"/>
    <w:rsid w:val="001E1706"/>
    <w:rsid w:val="001E176A"/>
    <w:rsid w:val="001F7B9A"/>
    <w:rsid w:val="0020163F"/>
    <w:rsid w:val="00203A19"/>
    <w:rsid w:val="00205877"/>
    <w:rsid w:val="00205D32"/>
    <w:rsid w:val="00206CA5"/>
    <w:rsid w:val="002116EA"/>
    <w:rsid w:val="00211F0B"/>
    <w:rsid w:val="00222C6F"/>
    <w:rsid w:val="00224C4A"/>
    <w:rsid w:val="00227866"/>
    <w:rsid w:val="00231117"/>
    <w:rsid w:val="00231E6A"/>
    <w:rsid w:val="00233692"/>
    <w:rsid w:val="00247F9C"/>
    <w:rsid w:val="00254B6D"/>
    <w:rsid w:val="00257D14"/>
    <w:rsid w:val="0026270A"/>
    <w:rsid w:val="00262B87"/>
    <w:rsid w:val="00262E8D"/>
    <w:rsid w:val="00263604"/>
    <w:rsid w:val="002651A8"/>
    <w:rsid w:val="00266FDA"/>
    <w:rsid w:val="00271BDD"/>
    <w:rsid w:val="002730A1"/>
    <w:rsid w:val="002818FB"/>
    <w:rsid w:val="00283EA0"/>
    <w:rsid w:val="00284D3B"/>
    <w:rsid w:val="00284E18"/>
    <w:rsid w:val="00290606"/>
    <w:rsid w:val="002924E1"/>
    <w:rsid w:val="00294371"/>
    <w:rsid w:val="0029774B"/>
    <w:rsid w:val="00297EE8"/>
    <w:rsid w:val="002A0365"/>
    <w:rsid w:val="002A2B3A"/>
    <w:rsid w:val="002A2EB9"/>
    <w:rsid w:val="002A33EC"/>
    <w:rsid w:val="002B47F4"/>
    <w:rsid w:val="002B4BFA"/>
    <w:rsid w:val="002B4F1F"/>
    <w:rsid w:val="002B7D20"/>
    <w:rsid w:val="002C0258"/>
    <w:rsid w:val="002C1A63"/>
    <w:rsid w:val="002C204E"/>
    <w:rsid w:val="002C2B27"/>
    <w:rsid w:val="002C30A7"/>
    <w:rsid w:val="002C34C1"/>
    <w:rsid w:val="002D78B4"/>
    <w:rsid w:val="002E4520"/>
    <w:rsid w:val="002E4BA6"/>
    <w:rsid w:val="002E6968"/>
    <w:rsid w:val="002E7612"/>
    <w:rsid w:val="002F0E68"/>
    <w:rsid w:val="002F2471"/>
    <w:rsid w:val="002F3F66"/>
    <w:rsid w:val="002F4E34"/>
    <w:rsid w:val="002F6126"/>
    <w:rsid w:val="00302D23"/>
    <w:rsid w:val="00306191"/>
    <w:rsid w:val="0030798D"/>
    <w:rsid w:val="0031279C"/>
    <w:rsid w:val="00312CFC"/>
    <w:rsid w:val="00313E6B"/>
    <w:rsid w:val="00314CCA"/>
    <w:rsid w:val="00325685"/>
    <w:rsid w:val="00325D17"/>
    <w:rsid w:val="0032693C"/>
    <w:rsid w:val="00330D01"/>
    <w:rsid w:val="00332775"/>
    <w:rsid w:val="0033546A"/>
    <w:rsid w:val="003361D1"/>
    <w:rsid w:val="00340589"/>
    <w:rsid w:val="00347292"/>
    <w:rsid w:val="00347320"/>
    <w:rsid w:val="003505D0"/>
    <w:rsid w:val="00353D00"/>
    <w:rsid w:val="00354C65"/>
    <w:rsid w:val="00356A33"/>
    <w:rsid w:val="00367C15"/>
    <w:rsid w:val="00375B59"/>
    <w:rsid w:val="0038013B"/>
    <w:rsid w:val="00380F8D"/>
    <w:rsid w:val="003816CA"/>
    <w:rsid w:val="00381C9E"/>
    <w:rsid w:val="00384D16"/>
    <w:rsid w:val="003852DB"/>
    <w:rsid w:val="0039388D"/>
    <w:rsid w:val="003A78A8"/>
    <w:rsid w:val="003A7D5F"/>
    <w:rsid w:val="003B650E"/>
    <w:rsid w:val="003B65B9"/>
    <w:rsid w:val="003C06C4"/>
    <w:rsid w:val="003C1280"/>
    <w:rsid w:val="003C7B77"/>
    <w:rsid w:val="003D21D8"/>
    <w:rsid w:val="003D221B"/>
    <w:rsid w:val="003D3CC0"/>
    <w:rsid w:val="003D3F9A"/>
    <w:rsid w:val="003E366C"/>
    <w:rsid w:val="003E44A9"/>
    <w:rsid w:val="003E5F40"/>
    <w:rsid w:val="003E6906"/>
    <w:rsid w:val="003F02B4"/>
    <w:rsid w:val="003F26E8"/>
    <w:rsid w:val="003F5001"/>
    <w:rsid w:val="003F7104"/>
    <w:rsid w:val="0040369E"/>
    <w:rsid w:val="00403F26"/>
    <w:rsid w:val="00404CDE"/>
    <w:rsid w:val="004064FD"/>
    <w:rsid w:val="00412744"/>
    <w:rsid w:val="0041291F"/>
    <w:rsid w:val="00415B6F"/>
    <w:rsid w:val="004179E8"/>
    <w:rsid w:val="00422B96"/>
    <w:rsid w:val="00422BB2"/>
    <w:rsid w:val="0042346E"/>
    <w:rsid w:val="00430B42"/>
    <w:rsid w:val="0043163C"/>
    <w:rsid w:val="00432CC0"/>
    <w:rsid w:val="00434EC6"/>
    <w:rsid w:val="00441BD2"/>
    <w:rsid w:val="004430CC"/>
    <w:rsid w:val="00443A9B"/>
    <w:rsid w:val="0044410F"/>
    <w:rsid w:val="00445771"/>
    <w:rsid w:val="0046514B"/>
    <w:rsid w:val="00471724"/>
    <w:rsid w:val="00483332"/>
    <w:rsid w:val="00484156"/>
    <w:rsid w:val="00484261"/>
    <w:rsid w:val="00484831"/>
    <w:rsid w:val="004864E4"/>
    <w:rsid w:val="004900A1"/>
    <w:rsid w:val="00491328"/>
    <w:rsid w:val="00492C04"/>
    <w:rsid w:val="00496F84"/>
    <w:rsid w:val="004A0A55"/>
    <w:rsid w:val="004A2D42"/>
    <w:rsid w:val="004A5E51"/>
    <w:rsid w:val="004B0B43"/>
    <w:rsid w:val="004B3F97"/>
    <w:rsid w:val="004B4442"/>
    <w:rsid w:val="004B5285"/>
    <w:rsid w:val="004B5E15"/>
    <w:rsid w:val="004B76CD"/>
    <w:rsid w:val="004C0E05"/>
    <w:rsid w:val="004C4BEF"/>
    <w:rsid w:val="004C4D32"/>
    <w:rsid w:val="004C5907"/>
    <w:rsid w:val="004D1AB4"/>
    <w:rsid w:val="004D1B48"/>
    <w:rsid w:val="004D3061"/>
    <w:rsid w:val="004D6536"/>
    <w:rsid w:val="004D71B0"/>
    <w:rsid w:val="004D75D8"/>
    <w:rsid w:val="004E3D2C"/>
    <w:rsid w:val="004E4E5D"/>
    <w:rsid w:val="004F3485"/>
    <w:rsid w:val="004F69A6"/>
    <w:rsid w:val="00513D01"/>
    <w:rsid w:val="00514E27"/>
    <w:rsid w:val="005154D8"/>
    <w:rsid w:val="00517CFD"/>
    <w:rsid w:val="00525A72"/>
    <w:rsid w:val="0054065D"/>
    <w:rsid w:val="00550167"/>
    <w:rsid w:val="005518BB"/>
    <w:rsid w:val="005551E5"/>
    <w:rsid w:val="005573F8"/>
    <w:rsid w:val="005734A3"/>
    <w:rsid w:val="00581E09"/>
    <w:rsid w:val="00584771"/>
    <w:rsid w:val="00586CF1"/>
    <w:rsid w:val="00586E07"/>
    <w:rsid w:val="0059161B"/>
    <w:rsid w:val="005A233B"/>
    <w:rsid w:val="005A770E"/>
    <w:rsid w:val="005A7FF8"/>
    <w:rsid w:val="005B0633"/>
    <w:rsid w:val="005B1033"/>
    <w:rsid w:val="005B1ACE"/>
    <w:rsid w:val="005B530E"/>
    <w:rsid w:val="005B5399"/>
    <w:rsid w:val="005B710E"/>
    <w:rsid w:val="005C253A"/>
    <w:rsid w:val="005C421B"/>
    <w:rsid w:val="005C4D75"/>
    <w:rsid w:val="005C567C"/>
    <w:rsid w:val="005D27FC"/>
    <w:rsid w:val="005D2F73"/>
    <w:rsid w:val="005E1B11"/>
    <w:rsid w:val="005E1B91"/>
    <w:rsid w:val="005E1E7D"/>
    <w:rsid w:val="005E24FB"/>
    <w:rsid w:val="005E358D"/>
    <w:rsid w:val="005E66B4"/>
    <w:rsid w:val="005F37CB"/>
    <w:rsid w:val="005F3B9D"/>
    <w:rsid w:val="005F3D4C"/>
    <w:rsid w:val="005F4F69"/>
    <w:rsid w:val="005F7563"/>
    <w:rsid w:val="00603D23"/>
    <w:rsid w:val="00604E2A"/>
    <w:rsid w:val="00613719"/>
    <w:rsid w:val="00622493"/>
    <w:rsid w:val="00623365"/>
    <w:rsid w:val="0062621B"/>
    <w:rsid w:val="00632278"/>
    <w:rsid w:val="00634CBD"/>
    <w:rsid w:val="00635282"/>
    <w:rsid w:val="00635F72"/>
    <w:rsid w:val="00636106"/>
    <w:rsid w:val="006427B5"/>
    <w:rsid w:val="0064458C"/>
    <w:rsid w:val="006452E8"/>
    <w:rsid w:val="006464CC"/>
    <w:rsid w:val="00654EFE"/>
    <w:rsid w:val="00655B52"/>
    <w:rsid w:val="0066118C"/>
    <w:rsid w:val="006611CA"/>
    <w:rsid w:val="00661A2D"/>
    <w:rsid w:val="00664E5F"/>
    <w:rsid w:val="006654B3"/>
    <w:rsid w:val="006743AB"/>
    <w:rsid w:val="006744F6"/>
    <w:rsid w:val="0067530D"/>
    <w:rsid w:val="00682560"/>
    <w:rsid w:val="00684F2C"/>
    <w:rsid w:val="00685F40"/>
    <w:rsid w:val="00692289"/>
    <w:rsid w:val="00696AA8"/>
    <w:rsid w:val="006A530A"/>
    <w:rsid w:val="006B3C07"/>
    <w:rsid w:val="006B4D9D"/>
    <w:rsid w:val="006B6237"/>
    <w:rsid w:val="006C04D7"/>
    <w:rsid w:val="006C1544"/>
    <w:rsid w:val="006C245C"/>
    <w:rsid w:val="006C5FAC"/>
    <w:rsid w:val="006D09D3"/>
    <w:rsid w:val="006D0FCC"/>
    <w:rsid w:val="006D29AA"/>
    <w:rsid w:val="006D3FCF"/>
    <w:rsid w:val="006D6709"/>
    <w:rsid w:val="006E032B"/>
    <w:rsid w:val="006E3EC7"/>
    <w:rsid w:val="006E5C50"/>
    <w:rsid w:val="006F2AB7"/>
    <w:rsid w:val="006F2E27"/>
    <w:rsid w:val="006F50DE"/>
    <w:rsid w:val="006F7E4C"/>
    <w:rsid w:val="007001FC"/>
    <w:rsid w:val="0070094A"/>
    <w:rsid w:val="007030D5"/>
    <w:rsid w:val="00704CAD"/>
    <w:rsid w:val="00717704"/>
    <w:rsid w:val="00720C1A"/>
    <w:rsid w:val="00724278"/>
    <w:rsid w:val="00724806"/>
    <w:rsid w:val="00727836"/>
    <w:rsid w:val="00736232"/>
    <w:rsid w:val="0075423C"/>
    <w:rsid w:val="007623D3"/>
    <w:rsid w:val="00762FAE"/>
    <w:rsid w:val="00766B2B"/>
    <w:rsid w:val="007710DC"/>
    <w:rsid w:val="0077506D"/>
    <w:rsid w:val="007755FD"/>
    <w:rsid w:val="0077713A"/>
    <w:rsid w:val="00777DD8"/>
    <w:rsid w:val="00783691"/>
    <w:rsid w:val="00784DA8"/>
    <w:rsid w:val="0078684F"/>
    <w:rsid w:val="00793508"/>
    <w:rsid w:val="00796EE5"/>
    <w:rsid w:val="007A6C7C"/>
    <w:rsid w:val="007A7300"/>
    <w:rsid w:val="007B234E"/>
    <w:rsid w:val="007B26D4"/>
    <w:rsid w:val="007B5C79"/>
    <w:rsid w:val="007C19F6"/>
    <w:rsid w:val="007C2551"/>
    <w:rsid w:val="007C28CF"/>
    <w:rsid w:val="007C39D6"/>
    <w:rsid w:val="007C4A25"/>
    <w:rsid w:val="007C52F9"/>
    <w:rsid w:val="007C6125"/>
    <w:rsid w:val="007C6136"/>
    <w:rsid w:val="007D42F3"/>
    <w:rsid w:val="007E12AC"/>
    <w:rsid w:val="007F0DEE"/>
    <w:rsid w:val="007F14A1"/>
    <w:rsid w:val="007F58FD"/>
    <w:rsid w:val="007F797B"/>
    <w:rsid w:val="007F79F5"/>
    <w:rsid w:val="00804420"/>
    <w:rsid w:val="008165F7"/>
    <w:rsid w:val="00816F23"/>
    <w:rsid w:val="0081706B"/>
    <w:rsid w:val="00821FEA"/>
    <w:rsid w:val="00823F31"/>
    <w:rsid w:val="0083050E"/>
    <w:rsid w:val="00830586"/>
    <w:rsid w:val="00835901"/>
    <w:rsid w:val="00836442"/>
    <w:rsid w:val="0084431F"/>
    <w:rsid w:val="00854CC5"/>
    <w:rsid w:val="00856B7F"/>
    <w:rsid w:val="00856DA3"/>
    <w:rsid w:val="00861122"/>
    <w:rsid w:val="00861145"/>
    <w:rsid w:val="00862FF0"/>
    <w:rsid w:val="00864289"/>
    <w:rsid w:val="0086602C"/>
    <w:rsid w:val="00867718"/>
    <w:rsid w:val="008720AC"/>
    <w:rsid w:val="008722BC"/>
    <w:rsid w:val="00872C51"/>
    <w:rsid w:val="008756C0"/>
    <w:rsid w:val="00880607"/>
    <w:rsid w:val="00880918"/>
    <w:rsid w:val="00880956"/>
    <w:rsid w:val="00883524"/>
    <w:rsid w:val="008901BE"/>
    <w:rsid w:val="00892205"/>
    <w:rsid w:val="0089696A"/>
    <w:rsid w:val="00897177"/>
    <w:rsid w:val="008A0AD2"/>
    <w:rsid w:val="008A0C8E"/>
    <w:rsid w:val="008A359E"/>
    <w:rsid w:val="008A4A07"/>
    <w:rsid w:val="008B017D"/>
    <w:rsid w:val="008B0EC8"/>
    <w:rsid w:val="008B29DD"/>
    <w:rsid w:val="008B420C"/>
    <w:rsid w:val="008C188D"/>
    <w:rsid w:val="008C2F1D"/>
    <w:rsid w:val="008C56E6"/>
    <w:rsid w:val="008C78CA"/>
    <w:rsid w:val="008D09B6"/>
    <w:rsid w:val="008D1A29"/>
    <w:rsid w:val="008D4344"/>
    <w:rsid w:val="008D4655"/>
    <w:rsid w:val="008E0597"/>
    <w:rsid w:val="008E375B"/>
    <w:rsid w:val="008E44BF"/>
    <w:rsid w:val="008E5995"/>
    <w:rsid w:val="008E6413"/>
    <w:rsid w:val="008F08B0"/>
    <w:rsid w:val="008F27CC"/>
    <w:rsid w:val="008F2B12"/>
    <w:rsid w:val="008F341A"/>
    <w:rsid w:val="008F4F7E"/>
    <w:rsid w:val="008F7FF6"/>
    <w:rsid w:val="009006ED"/>
    <w:rsid w:val="009023B6"/>
    <w:rsid w:val="0090654B"/>
    <w:rsid w:val="009139DF"/>
    <w:rsid w:val="009200BF"/>
    <w:rsid w:val="009207BA"/>
    <w:rsid w:val="00922239"/>
    <w:rsid w:val="00924A5D"/>
    <w:rsid w:val="009273F2"/>
    <w:rsid w:val="00933DDE"/>
    <w:rsid w:val="0094079F"/>
    <w:rsid w:val="00950581"/>
    <w:rsid w:val="00950EE3"/>
    <w:rsid w:val="00953616"/>
    <w:rsid w:val="00961036"/>
    <w:rsid w:val="00962F1A"/>
    <w:rsid w:val="009654C7"/>
    <w:rsid w:val="00967B58"/>
    <w:rsid w:val="009743A5"/>
    <w:rsid w:val="00975780"/>
    <w:rsid w:val="009769A7"/>
    <w:rsid w:val="00982A98"/>
    <w:rsid w:val="0098389D"/>
    <w:rsid w:val="00983C43"/>
    <w:rsid w:val="00984C7D"/>
    <w:rsid w:val="009873C1"/>
    <w:rsid w:val="00991623"/>
    <w:rsid w:val="009969DF"/>
    <w:rsid w:val="009A3F61"/>
    <w:rsid w:val="009A560C"/>
    <w:rsid w:val="009A5BD6"/>
    <w:rsid w:val="009A67C6"/>
    <w:rsid w:val="009A6831"/>
    <w:rsid w:val="009B0308"/>
    <w:rsid w:val="009B6003"/>
    <w:rsid w:val="009C41D2"/>
    <w:rsid w:val="009C5253"/>
    <w:rsid w:val="009C787F"/>
    <w:rsid w:val="009D0A3A"/>
    <w:rsid w:val="009D1086"/>
    <w:rsid w:val="009D1B9E"/>
    <w:rsid w:val="009E1EB8"/>
    <w:rsid w:val="009E7116"/>
    <w:rsid w:val="009F0BC8"/>
    <w:rsid w:val="009F6C22"/>
    <w:rsid w:val="009F6D96"/>
    <w:rsid w:val="00A03427"/>
    <w:rsid w:val="00A05DF4"/>
    <w:rsid w:val="00A2199E"/>
    <w:rsid w:val="00A22F25"/>
    <w:rsid w:val="00A23B03"/>
    <w:rsid w:val="00A23B7D"/>
    <w:rsid w:val="00A24F31"/>
    <w:rsid w:val="00A27C74"/>
    <w:rsid w:val="00A403C8"/>
    <w:rsid w:val="00A40529"/>
    <w:rsid w:val="00A44E81"/>
    <w:rsid w:val="00A555B8"/>
    <w:rsid w:val="00A61693"/>
    <w:rsid w:val="00A64F76"/>
    <w:rsid w:val="00A66D63"/>
    <w:rsid w:val="00A67277"/>
    <w:rsid w:val="00A6747B"/>
    <w:rsid w:val="00A678D1"/>
    <w:rsid w:val="00A74608"/>
    <w:rsid w:val="00A752B2"/>
    <w:rsid w:val="00A8001F"/>
    <w:rsid w:val="00A81F3B"/>
    <w:rsid w:val="00A861C4"/>
    <w:rsid w:val="00A912A8"/>
    <w:rsid w:val="00A9430A"/>
    <w:rsid w:val="00A95D60"/>
    <w:rsid w:val="00AA44E0"/>
    <w:rsid w:val="00AB5405"/>
    <w:rsid w:val="00AC0967"/>
    <w:rsid w:val="00AD08F9"/>
    <w:rsid w:val="00AD237B"/>
    <w:rsid w:val="00AD3849"/>
    <w:rsid w:val="00AE02BB"/>
    <w:rsid w:val="00AE077E"/>
    <w:rsid w:val="00AE3E91"/>
    <w:rsid w:val="00AE4BB6"/>
    <w:rsid w:val="00AE63CF"/>
    <w:rsid w:val="00AF10C8"/>
    <w:rsid w:val="00AF4F32"/>
    <w:rsid w:val="00B0063A"/>
    <w:rsid w:val="00B00C96"/>
    <w:rsid w:val="00B212CF"/>
    <w:rsid w:val="00B216F0"/>
    <w:rsid w:val="00B23392"/>
    <w:rsid w:val="00B23C6D"/>
    <w:rsid w:val="00B25EC9"/>
    <w:rsid w:val="00B3358A"/>
    <w:rsid w:val="00B33A82"/>
    <w:rsid w:val="00B3556C"/>
    <w:rsid w:val="00B41EF2"/>
    <w:rsid w:val="00B5548C"/>
    <w:rsid w:val="00B56336"/>
    <w:rsid w:val="00B56A49"/>
    <w:rsid w:val="00B578BE"/>
    <w:rsid w:val="00B60C16"/>
    <w:rsid w:val="00B62D6E"/>
    <w:rsid w:val="00B63DA6"/>
    <w:rsid w:val="00B66E98"/>
    <w:rsid w:val="00B67467"/>
    <w:rsid w:val="00B73376"/>
    <w:rsid w:val="00B83CDD"/>
    <w:rsid w:val="00B9069E"/>
    <w:rsid w:val="00B93545"/>
    <w:rsid w:val="00BA2ED6"/>
    <w:rsid w:val="00BA41F1"/>
    <w:rsid w:val="00BA4369"/>
    <w:rsid w:val="00BB04D3"/>
    <w:rsid w:val="00BB151B"/>
    <w:rsid w:val="00BB462E"/>
    <w:rsid w:val="00BD0F9F"/>
    <w:rsid w:val="00BD2DC6"/>
    <w:rsid w:val="00BD5AB6"/>
    <w:rsid w:val="00BE1DA1"/>
    <w:rsid w:val="00BE2D80"/>
    <w:rsid w:val="00BE30AC"/>
    <w:rsid w:val="00BE7516"/>
    <w:rsid w:val="00BF0BB7"/>
    <w:rsid w:val="00C0535D"/>
    <w:rsid w:val="00C05BD6"/>
    <w:rsid w:val="00C15F31"/>
    <w:rsid w:val="00C16A27"/>
    <w:rsid w:val="00C22FB7"/>
    <w:rsid w:val="00C24B80"/>
    <w:rsid w:val="00C30A9D"/>
    <w:rsid w:val="00C3751E"/>
    <w:rsid w:val="00C379B8"/>
    <w:rsid w:val="00C404BF"/>
    <w:rsid w:val="00C42BA0"/>
    <w:rsid w:val="00C43418"/>
    <w:rsid w:val="00C47D10"/>
    <w:rsid w:val="00C52A01"/>
    <w:rsid w:val="00C56705"/>
    <w:rsid w:val="00C67593"/>
    <w:rsid w:val="00C70678"/>
    <w:rsid w:val="00C72DA0"/>
    <w:rsid w:val="00C73B27"/>
    <w:rsid w:val="00C73B9B"/>
    <w:rsid w:val="00C74DD1"/>
    <w:rsid w:val="00C75C27"/>
    <w:rsid w:val="00C81127"/>
    <w:rsid w:val="00C822F4"/>
    <w:rsid w:val="00C85729"/>
    <w:rsid w:val="00C86C71"/>
    <w:rsid w:val="00C91CA5"/>
    <w:rsid w:val="00C92BC7"/>
    <w:rsid w:val="00C942CA"/>
    <w:rsid w:val="00C972AA"/>
    <w:rsid w:val="00CA191E"/>
    <w:rsid w:val="00CA29D2"/>
    <w:rsid w:val="00CB1914"/>
    <w:rsid w:val="00CB5EB7"/>
    <w:rsid w:val="00CB6A99"/>
    <w:rsid w:val="00CB75F6"/>
    <w:rsid w:val="00CB76DA"/>
    <w:rsid w:val="00CC02E0"/>
    <w:rsid w:val="00CC1158"/>
    <w:rsid w:val="00CC2086"/>
    <w:rsid w:val="00CC5A03"/>
    <w:rsid w:val="00CC6E87"/>
    <w:rsid w:val="00CC7497"/>
    <w:rsid w:val="00CD0883"/>
    <w:rsid w:val="00CD1520"/>
    <w:rsid w:val="00CD25FA"/>
    <w:rsid w:val="00CD3395"/>
    <w:rsid w:val="00CD33B8"/>
    <w:rsid w:val="00CD35DB"/>
    <w:rsid w:val="00CD3F29"/>
    <w:rsid w:val="00CD4F01"/>
    <w:rsid w:val="00CD71BA"/>
    <w:rsid w:val="00CD7951"/>
    <w:rsid w:val="00CE2480"/>
    <w:rsid w:val="00CE2E4B"/>
    <w:rsid w:val="00CE3BF9"/>
    <w:rsid w:val="00CE7126"/>
    <w:rsid w:val="00CF20B2"/>
    <w:rsid w:val="00CF2C20"/>
    <w:rsid w:val="00CF4DBA"/>
    <w:rsid w:val="00D10706"/>
    <w:rsid w:val="00D10818"/>
    <w:rsid w:val="00D12CD0"/>
    <w:rsid w:val="00D14126"/>
    <w:rsid w:val="00D22AA0"/>
    <w:rsid w:val="00D32A21"/>
    <w:rsid w:val="00D36B6E"/>
    <w:rsid w:val="00D4207F"/>
    <w:rsid w:val="00D45309"/>
    <w:rsid w:val="00D46AD4"/>
    <w:rsid w:val="00D53430"/>
    <w:rsid w:val="00D55AB5"/>
    <w:rsid w:val="00D6141F"/>
    <w:rsid w:val="00D630D2"/>
    <w:rsid w:val="00D64568"/>
    <w:rsid w:val="00D647AB"/>
    <w:rsid w:val="00D66D34"/>
    <w:rsid w:val="00D7087C"/>
    <w:rsid w:val="00D777FE"/>
    <w:rsid w:val="00D8301C"/>
    <w:rsid w:val="00D8312C"/>
    <w:rsid w:val="00D85D66"/>
    <w:rsid w:val="00D8699F"/>
    <w:rsid w:val="00D87BA2"/>
    <w:rsid w:val="00D9245E"/>
    <w:rsid w:val="00D9318B"/>
    <w:rsid w:val="00DA0461"/>
    <w:rsid w:val="00DA1B1B"/>
    <w:rsid w:val="00DA3669"/>
    <w:rsid w:val="00DA7E69"/>
    <w:rsid w:val="00DB43BF"/>
    <w:rsid w:val="00DB7D0C"/>
    <w:rsid w:val="00DC5BFC"/>
    <w:rsid w:val="00DD0429"/>
    <w:rsid w:val="00DD33D3"/>
    <w:rsid w:val="00DD35ED"/>
    <w:rsid w:val="00DD3CDD"/>
    <w:rsid w:val="00DD51E8"/>
    <w:rsid w:val="00DD5DD0"/>
    <w:rsid w:val="00DD65A0"/>
    <w:rsid w:val="00DD7024"/>
    <w:rsid w:val="00DD7F69"/>
    <w:rsid w:val="00DE1DB2"/>
    <w:rsid w:val="00DE4B1C"/>
    <w:rsid w:val="00DE5EBD"/>
    <w:rsid w:val="00DE74EB"/>
    <w:rsid w:val="00DF299F"/>
    <w:rsid w:val="00DF4477"/>
    <w:rsid w:val="00DF6946"/>
    <w:rsid w:val="00E027B5"/>
    <w:rsid w:val="00E07EDD"/>
    <w:rsid w:val="00E10913"/>
    <w:rsid w:val="00E10EED"/>
    <w:rsid w:val="00E11198"/>
    <w:rsid w:val="00E12874"/>
    <w:rsid w:val="00E13082"/>
    <w:rsid w:val="00E172EC"/>
    <w:rsid w:val="00E17D00"/>
    <w:rsid w:val="00E17EFF"/>
    <w:rsid w:val="00E21DC2"/>
    <w:rsid w:val="00E31FF0"/>
    <w:rsid w:val="00E33674"/>
    <w:rsid w:val="00E37225"/>
    <w:rsid w:val="00E41959"/>
    <w:rsid w:val="00E41CF1"/>
    <w:rsid w:val="00E44898"/>
    <w:rsid w:val="00E475F2"/>
    <w:rsid w:val="00E52102"/>
    <w:rsid w:val="00E5239E"/>
    <w:rsid w:val="00E52888"/>
    <w:rsid w:val="00E52E58"/>
    <w:rsid w:val="00E56EBE"/>
    <w:rsid w:val="00E60744"/>
    <w:rsid w:val="00E61872"/>
    <w:rsid w:val="00E675E5"/>
    <w:rsid w:val="00E719D4"/>
    <w:rsid w:val="00E73082"/>
    <w:rsid w:val="00E818B1"/>
    <w:rsid w:val="00E82979"/>
    <w:rsid w:val="00E90D43"/>
    <w:rsid w:val="00E963B4"/>
    <w:rsid w:val="00EA1AC5"/>
    <w:rsid w:val="00EA2BF1"/>
    <w:rsid w:val="00EA4F21"/>
    <w:rsid w:val="00EB1C06"/>
    <w:rsid w:val="00EB25C4"/>
    <w:rsid w:val="00EB35B6"/>
    <w:rsid w:val="00EB4221"/>
    <w:rsid w:val="00EB5320"/>
    <w:rsid w:val="00EB7782"/>
    <w:rsid w:val="00EC18D9"/>
    <w:rsid w:val="00EC250F"/>
    <w:rsid w:val="00EC2907"/>
    <w:rsid w:val="00ED18C6"/>
    <w:rsid w:val="00ED2E3E"/>
    <w:rsid w:val="00ED5257"/>
    <w:rsid w:val="00EE273B"/>
    <w:rsid w:val="00EE3472"/>
    <w:rsid w:val="00EE5760"/>
    <w:rsid w:val="00EE6032"/>
    <w:rsid w:val="00EF2D4B"/>
    <w:rsid w:val="00F1111A"/>
    <w:rsid w:val="00F145EF"/>
    <w:rsid w:val="00F1543C"/>
    <w:rsid w:val="00F1717A"/>
    <w:rsid w:val="00F2146A"/>
    <w:rsid w:val="00F221B3"/>
    <w:rsid w:val="00F27416"/>
    <w:rsid w:val="00F276CA"/>
    <w:rsid w:val="00F31B31"/>
    <w:rsid w:val="00F31C80"/>
    <w:rsid w:val="00F442DE"/>
    <w:rsid w:val="00F45B5A"/>
    <w:rsid w:val="00F5134A"/>
    <w:rsid w:val="00F51A6F"/>
    <w:rsid w:val="00F577BF"/>
    <w:rsid w:val="00F61DBC"/>
    <w:rsid w:val="00F67EE2"/>
    <w:rsid w:val="00F711F7"/>
    <w:rsid w:val="00F74AD4"/>
    <w:rsid w:val="00F77019"/>
    <w:rsid w:val="00F77090"/>
    <w:rsid w:val="00F8130F"/>
    <w:rsid w:val="00F869AF"/>
    <w:rsid w:val="00F90B00"/>
    <w:rsid w:val="00F92736"/>
    <w:rsid w:val="00F96F3C"/>
    <w:rsid w:val="00FA0DA7"/>
    <w:rsid w:val="00FB0AAD"/>
    <w:rsid w:val="00FB5F48"/>
    <w:rsid w:val="00FC2103"/>
    <w:rsid w:val="00FC60A9"/>
    <w:rsid w:val="00FC6712"/>
    <w:rsid w:val="00FD0229"/>
    <w:rsid w:val="00FD12F0"/>
    <w:rsid w:val="00FD3B49"/>
    <w:rsid w:val="00FD5BE4"/>
    <w:rsid w:val="00FE0AD0"/>
    <w:rsid w:val="00FE44D6"/>
    <w:rsid w:val="00FE632C"/>
    <w:rsid w:val="00FE73D2"/>
    <w:rsid w:val="00FF0FF2"/>
    <w:rsid w:val="00FF2CE4"/>
    <w:rsid w:val="00FF3CFD"/>
    <w:rsid w:val="00FF4DE6"/>
    <w:rsid w:val="00FF6C66"/>
    <w:rsid w:val="00FF6DEA"/>
    <w:rsid w:val="00FF7C7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B34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2D42"/>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
    <w:basedOn w:val="Normal"/>
    <w:next w:val="Normal"/>
    <w:link w:val="Heading1Char"/>
    <w:qFormat/>
    <w:rsid w:val="004A2D42"/>
    <w:pPr>
      <w:keepNext/>
      <w:numPr>
        <w:numId w:val="39"/>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4A2D42"/>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C47D10"/>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C47D10"/>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BE1DA1"/>
    <w:pPr>
      <w:numPr>
        <w:numId w:val="31"/>
      </w:numPr>
      <w:tabs>
        <w:tab w:val="left" w:pos="0"/>
      </w:tabs>
      <w:spacing w:after="0"/>
      <w:ind w:left="360" w:hanging="360"/>
      <w:outlineLvl w:val="4"/>
    </w:pPr>
    <w:rPr>
      <w:rFonts w:ascii="Arial Bold" w:hAnsi="Arial Bold"/>
      <w:b/>
      <w:bCs/>
      <w:iCs/>
      <w:sz w:val="32"/>
      <w:szCs w:val="26"/>
    </w:rPr>
  </w:style>
  <w:style w:type="paragraph" w:styleId="Heading6">
    <w:name w:val="heading 6"/>
    <w:aliases w:val="sub-dash,sd,5,Spare2,A.,Heading 6 (a),Smart 2000"/>
    <w:basedOn w:val="Normal"/>
    <w:next w:val="Normal"/>
    <w:link w:val="Heading6Char"/>
    <w:qFormat/>
    <w:rsid w:val="00BE1DA1"/>
    <w:pPr>
      <w:numPr>
        <w:ilvl w:val="5"/>
        <w:numId w:val="9"/>
      </w:numPr>
      <w:spacing w:before="240" w:after="60"/>
      <w:outlineLvl w:val="5"/>
    </w:pPr>
    <w:rPr>
      <w:rFonts w:ascii="Times New Roman" w:hAnsi="Times New Roman"/>
      <w:b/>
      <w:bCs/>
    </w:rPr>
  </w:style>
  <w:style w:type="paragraph" w:styleId="Heading7">
    <w:name w:val="heading 7"/>
    <w:aliases w:val="Spare3"/>
    <w:basedOn w:val="Heading1"/>
    <w:next w:val="Normal"/>
    <w:link w:val="Heading7Char"/>
    <w:qFormat/>
    <w:rsid w:val="00BE1DA1"/>
    <w:pPr>
      <w:tabs>
        <w:tab w:val="num" w:pos="720"/>
      </w:tabs>
      <w:ind w:left="720" w:hanging="360"/>
      <w:outlineLvl w:val="6"/>
    </w:pPr>
    <w:rPr>
      <w:b w:val="0"/>
      <w:sz w:val="16"/>
    </w:rPr>
  </w:style>
  <w:style w:type="paragraph" w:styleId="Heading8">
    <w:name w:val="heading 8"/>
    <w:aliases w:val="Spare4,(A)"/>
    <w:basedOn w:val="Normal"/>
    <w:next w:val="Normal"/>
    <w:link w:val="Heading8Char"/>
    <w:qFormat/>
    <w:rsid w:val="00BE1DA1"/>
    <w:pPr>
      <w:numPr>
        <w:ilvl w:val="7"/>
        <w:numId w:val="9"/>
      </w:numPr>
      <w:spacing w:before="240" w:after="60"/>
      <w:outlineLvl w:val="7"/>
    </w:pPr>
    <w:rPr>
      <w:rFonts w:ascii="Times New Roman" w:hAnsi="Times New Roman"/>
      <w:i/>
      <w:iCs/>
      <w:sz w:val="24"/>
    </w:rPr>
  </w:style>
  <w:style w:type="paragraph" w:styleId="Heading9">
    <w:name w:val="heading 9"/>
    <w:aliases w:val="Spare5,HAPPY"/>
    <w:basedOn w:val="Normal"/>
    <w:next w:val="Normal"/>
    <w:link w:val="Heading9Char"/>
    <w:qFormat/>
    <w:rsid w:val="00BE1DA1"/>
    <w:pPr>
      <w:numPr>
        <w:ilvl w:val="8"/>
        <w:numId w:val="6"/>
      </w:numPr>
      <w:tabs>
        <w:tab w:val="clear" w:pos="6480"/>
        <w:tab w:val="num" w:pos="2880"/>
      </w:tabs>
      <w:spacing w:before="240" w:after="60"/>
      <w:ind w:left="1440" w:hanging="1440"/>
      <w:outlineLvl w:val="8"/>
    </w:pPr>
    <w:rPr>
      <w:rFonts w:cs="Arial"/>
    </w:rPr>
  </w:style>
  <w:style w:type="character" w:default="1" w:styleId="DefaultParagraphFont">
    <w:name w:val="Default Paragraph Font"/>
    <w:uiPriority w:val="1"/>
    <w:semiHidden/>
    <w:unhideWhenUsed/>
    <w:rsid w:val="004A2D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2D42"/>
  </w:style>
  <w:style w:type="paragraph" w:customStyle="1" w:styleId="TextLevel3">
    <w:name w:val="Text Level 3"/>
    <w:pPr>
      <w:numPr>
        <w:ilvl w:val="4"/>
        <w:numId w:val="5"/>
      </w:numPr>
      <w:spacing w:after="120"/>
      <w:jc w:val="both"/>
    </w:pPr>
    <w:rPr>
      <w:rFonts w:ascii="Arial" w:hAnsi="Arial"/>
      <w:lang w:eastAsia="en-US"/>
    </w:rPr>
  </w:style>
  <w:style w:type="paragraph" w:customStyle="1" w:styleId="TextLevel4">
    <w:name w:val="Text Level 4"/>
    <w:basedOn w:val="Heading4"/>
    <w:pPr>
      <w:numPr>
        <w:ilvl w:val="5"/>
        <w:numId w:val="5"/>
      </w:numPr>
      <w:spacing w:before="0"/>
    </w:pPr>
    <w:rPr>
      <w:b w:val="0"/>
    </w:rPr>
  </w:style>
  <w:style w:type="paragraph" w:customStyle="1" w:styleId="TextLevel5">
    <w:name w:val="Text Level 5"/>
    <w:basedOn w:val="Heading5"/>
    <w:pPr>
      <w:numPr>
        <w:numId w:val="3"/>
      </w:numPr>
    </w:pPr>
    <w:rPr>
      <w:b w:val="0"/>
    </w:rPr>
  </w:style>
  <w:style w:type="paragraph" w:customStyle="1" w:styleId="Note">
    <w:name w:val="Note"/>
    <w:basedOn w:val="PlainText"/>
    <w:rPr>
      <w:rFonts w:ascii="Arial" w:hAnsi="Arial"/>
      <w:b/>
      <w:i/>
    </w:rPr>
  </w:style>
  <w:style w:type="paragraph" w:customStyle="1" w:styleId="Notespara">
    <w:name w:val="Note spara"/>
    <w:basedOn w:val="PlainText"/>
    <w:pPr>
      <w:numPr>
        <w:numId w:val="1"/>
      </w:numPr>
    </w:pPr>
    <w:rPr>
      <w:rFonts w:ascii="Arial" w:hAnsi="Arial"/>
      <w:b/>
      <w:i/>
    </w:rPr>
  </w:style>
  <w:style w:type="paragraph" w:customStyle="1" w:styleId="spara">
    <w:name w:val="spara"/>
    <w:next w:val="Normal"/>
    <w:pPr>
      <w:numPr>
        <w:ilvl w:val="6"/>
        <w:numId w:val="5"/>
      </w:numPr>
      <w:spacing w:after="120"/>
      <w:jc w:val="both"/>
    </w:pPr>
    <w:rPr>
      <w:rFonts w:ascii="Arial" w:hAnsi="Arial"/>
      <w:noProof/>
      <w:lang w:eastAsia="en-US"/>
    </w:rPr>
  </w:style>
  <w:style w:type="paragraph" w:customStyle="1" w:styleId="TextNoNumber">
    <w:name w:val="Text No Number"/>
    <w:basedOn w:val="Normal"/>
    <w:next w:val="Normal"/>
    <w:pPr>
      <w:tabs>
        <w:tab w:val="left" w:pos="900"/>
      </w:tabs>
      <w:ind w:left="907"/>
    </w:pPr>
  </w:style>
  <w:style w:type="paragraph" w:styleId="Header">
    <w:name w:val="header"/>
    <w:basedOn w:val="Normal"/>
    <w:link w:val="HeaderChar1"/>
    <w:rsid w:val="008901BE"/>
    <w:pPr>
      <w:tabs>
        <w:tab w:val="center" w:pos="4153"/>
        <w:tab w:val="right" w:pos="8306"/>
      </w:tabs>
    </w:pPr>
  </w:style>
  <w:style w:type="paragraph" w:styleId="Footer">
    <w:name w:val="footer"/>
    <w:basedOn w:val="Normal"/>
    <w:link w:val="FooterChar1"/>
    <w:rsid w:val="008901BE"/>
    <w:pPr>
      <w:tabs>
        <w:tab w:val="center" w:pos="4153"/>
        <w:tab w:val="right" w:pos="8306"/>
      </w:tabs>
    </w:pPr>
  </w:style>
  <w:style w:type="character" w:styleId="PageNumber">
    <w:name w:val="page number"/>
    <w:rsid w:val="008901BE"/>
    <w:rPr>
      <w:rFonts w:cs="Times New Roman"/>
    </w:rPr>
  </w:style>
  <w:style w:type="paragraph" w:customStyle="1" w:styleId="DIDText">
    <w:name w:val="DID Text"/>
    <w:basedOn w:val="Normal"/>
    <w:pPr>
      <w:tabs>
        <w:tab w:val="left" w:pos="1276"/>
      </w:tabs>
      <w:ind w:left="1276"/>
    </w:pPr>
  </w:style>
  <w:style w:type="paragraph" w:styleId="FootnoteText">
    <w:name w:val="footnote text"/>
    <w:basedOn w:val="Normal"/>
    <w:semiHidden/>
    <w:rsid w:val="004A2D42"/>
    <w:rPr>
      <w:szCs w:val="20"/>
    </w:rPr>
  </w:style>
  <w:style w:type="character" w:styleId="FootnoteReference">
    <w:name w:val="footnote reference"/>
    <w:semiHidden/>
    <w:rPr>
      <w:vertAlign w:val="superscript"/>
    </w:rPr>
  </w:style>
  <w:style w:type="paragraph" w:customStyle="1" w:styleId="BookTitle1">
    <w:name w:val="Book Title1"/>
    <w:basedOn w:val="PlainText"/>
    <w:pPr>
      <w:tabs>
        <w:tab w:val="left" w:pos="1276"/>
      </w:tabs>
      <w:ind w:left="4116" w:hanging="2835"/>
    </w:pPr>
    <w:rPr>
      <w:rFonts w:ascii="Arial" w:hAnsi="Arial"/>
    </w:rPr>
  </w:style>
  <w:style w:type="paragraph" w:customStyle="1" w:styleId="sspara">
    <w:name w:val="sspara"/>
    <w:basedOn w:val="Normal"/>
    <w:pPr>
      <w:numPr>
        <w:ilvl w:val="7"/>
        <w:numId w:val="5"/>
      </w:numPr>
    </w:pPr>
    <w:rPr>
      <w:lang w:val="en-US"/>
    </w:rPr>
  </w:style>
  <w:style w:type="paragraph" w:styleId="PlainText">
    <w:name w:val="Plain Text"/>
    <w:basedOn w:val="Normal"/>
    <w:rPr>
      <w:rFonts w:ascii="Courier New" w:hAnsi="Courier New"/>
    </w:rPr>
  </w:style>
  <w:style w:type="paragraph" w:styleId="TOC1">
    <w:name w:val="toc 1"/>
    <w:next w:val="ASDEFCONNormal"/>
    <w:autoRedefine/>
    <w:uiPriority w:val="39"/>
    <w:rsid w:val="004A2D42"/>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8901BE"/>
    <w:rPr>
      <w:rFonts w:cs="Times New Roman"/>
      <w:sz w:val="16"/>
    </w:rPr>
  </w:style>
  <w:style w:type="paragraph" w:styleId="CommentText">
    <w:name w:val="annotation text"/>
    <w:basedOn w:val="Normal"/>
    <w:link w:val="CommentTextChar1"/>
    <w:semiHidden/>
    <w:rsid w:val="008901BE"/>
  </w:style>
  <w:style w:type="paragraph" w:styleId="TOC2">
    <w:name w:val="toc 2"/>
    <w:next w:val="ASDEFCONNormal"/>
    <w:autoRedefine/>
    <w:uiPriority w:val="39"/>
    <w:rsid w:val="004A2D42"/>
    <w:pPr>
      <w:spacing w:after="60"/>
      <w:ind w:left="1417" w:hanging="850"/>
    </w:pPr>
    <w:rPr>
      <w:rFonts w:ascii="Arial" w:hAnsi="Arial" w:cs="Arial"/>
      <w:szCs w:val="24"/>
    </w:rPr>
  </w:style>
  <w:style w:type="paragraph" w:styleId="TOC3">
    <w:name w:val="toc 3"/>
    <w:basedOn w:val="Normal"/>
    <w:next w:val="Normal"/>
    <w:autoRedefine/>
    <w:rsid w:val="004A2D42"/>
    <w:pPr>
      <w:spacing w:after="100"/>
      <w:ind w:left="400"/>
    </w:pPr>
  </w:style>
  <w:style w:type="paragraph" w:customStyle="1" w:styleId="TextLevel6">
    <w:name w:val="Text Level 6"/>
    <w:basedOn w:val="Heading6"/>
    <w:rPr>
      <w:b w:val="0"/>
    </w:rPr>
  </w:style>
  <w:style w:type="paragraph" w:styleId="Title">
    <w:name w:val="Title"/>
    <w:basedOn w:val="Normal"/>
    <w:next w:val="Normal"/>
    <w:link w:val="TitleChar"/>
    <w:qFormat/>
    <w:rsid w:val="00C47D10"/>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style>
  <w:style w:type="paragraph" w:customStyle="1" w:styleId="Marginheading">
    <w:name w:val="Margin heading"/>
    <w:basedOn w:val="Normal"/>
    <w:pPr>
      <w:tabs>
        <w:tab w:val="left" w:pos="1701"/>
      </w:tabs>
      <w:ind w:left="1701" w:hanging="1701"/>
    </w:pPr>
  </w:style>
  <w:style w:type="character" w:customStyle="1" w:styleId="MarginheadingChar">
    <w:name w:val="Margin heading Char"/>
    <w:rPr>
      <w:rFonts w:ascii="Arial" w:hAnsi="Arial" w:cs="Arial" w:hint="default"/>
      <w:noProof w:val="0"/>
      <w:lang w:val="en-AU" w:eastAsia="en-US" w:bidi="ar-SA"/>
    </w:rPr>
  </w:style>
  <w:style w:type="paragraph" w:customStyle="1" w:styleId="Indentlist">
    <w:name w:val="Indent list"/>
    <w:basedOn w:val="Normal"/>
    <w:rsid w:val="008901BE"/>
    <w:pPr>
      <w:numPr>
        <w:numId w:val="4"/>
      </w:numPr>
      <w:tabs>
        <w:tab w:val="left" w:pos="1701"/>
      </w:tabs>
    </w:pPr>
  </w:style>
  <w:style w:type="paragraph" w:customStyle="1" w:styleId="Indent">
    <w:name w:val="Indent"/>
    <w:basedOn w:val="Normal"/>
    <w:pPr>
      <w:tabs>
        <w:tab w:val="left" w:pos="1701"/>
      </w:tabs>
      <w:ind w:left="1701"/>
    </w:pPr>
  </w:style>
  <w:style w:type="paragraph" w:customStyle="1" w:styleId="Bullettext2">
    <w:name w:val="Bullet text 2"/>
    <w:basedOn w:val="TextLevel3"/>
    <w:pPr>
      <w:numPr>
        <w:ilvl w:val="0"/>
        <w:numId w:val="2"/>
      </w:numPr>
    </w:pPr>
  </w:style>
  <w:style w:type="paragraph" w:customStyle="1" w:styleId="spara2">
    <w:name w:val="spara2"/>
    <w:basedOn w:val="Normal"/>
    <w:pPr>
      <w:tabs>
        <w:tab w:val="num" w:pos="2552"/>
      </w:tabs>
      <w:ind w:left="2552" w:hanging="851"/>
    </w:pPr>
  </w:style>
  <w:style w:type="paragraph" w:styleId="BalloonText">
    <w:name w:val="Balloon Text"/>
    <w:basedOn w:val="Normal"/>
    <w:link w:val="BalloonTextChar"/>
    <w:autoRedefine/>
    <w:rsid w:val="00422B96"/>
    <w:rPr>
      <w:sz w:val="18"/>
      <w:szCs w:val="20"/>
    </w:rPr>
  </w:style>
  <w:style w:type="table" w:styleId="TableGrid">
    <w:name w:val="Table Grid"/>
    <w:basedOn w:val="TableNormal"/>
    <w:rsid w:val="00412744"/>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semiHidden/>
    <w:rsid w:val="008901BE"/>
    <w:rPr>
      <w:rFonts w:ascii="Arial" w:hAnsi="Arial" w:cs="Times New Roman"/>
      <w:lang w:val="x-none" w:eastAsia="en-US"/>
    </w:rPr>
  </w:style>
  <w:style w:type="paragraph" w:customStyle="1" w:styleId="Options">
    <w:name w:val="Options"/>
    <w:basedOn w:val="Normal"/>
    <w:next w:val="Normal"/>
    <w:rsid w:val="008901BE"/>
    <w:pPr>
      <w:widowControl w:val="0"/>
    </w:pPr>
    <w:rPr>
      <w:b/>
      <w:i/>
    </w:rPr>
  </w:style>
  <w:style w:type="paragraph" w:customStyle="1" w:styleId="AttachmentHeading">
    <w:name w:val="Attachment Heading"/>
    <w:basedOn w:val="Normal"/>
    <w:pPr>
      <w:jc w:val="center"/>
    </w:pPr>
    <w:rPr>
      <w:lang w:val="en-US"/>
    </w:rPr>
  </w:style>
  <w:style w:type="paragraph" w:customStyle="1" w:styleId="Notetodrafters">
    <w:name w:val="Note to drafters"/>
    <w:basedOn w:val="Normal"/>
    <w:next w:val="Normal"/>
    <w:rsid w:val="00CB75F6"/>
    <w:pPr>
      <w:shd w:val="clear" w:color="auto" w:fill="000000"/>
      <w:tabs>
        <w:tab w:val="num" w:pos="0"/>
      </w:tabs>
    </w:pPr>
    <w:rPr>
      <w:b/>
      <w:i/>
    </w:rPr>
  </w:style>
  <w:style w:type="paragraph" w:customStyle="1" w:styleId="Notetotenderers">
    <w:name w:val="Note to tenderers"/>
    <w:basedOn w:val="Normal"/>
    <w:next w:val="Normal"/>
    <w:pPr>
      <w:shd w:val="pct20" w:color="auto" w:fill="FFFFFF"/>
    </w:pPr>
    <w:rPr>
      <w:b/>
      <w:i/>
    </w:rPr>
  </w:style>
  <w:style w:type="paragraph" w:customStyle="1" w:styleId="option">
    <w:name w:val="option"/>
    <w:basedOn w:val="Normal"/>
    <w:next w:val="Normal"/>
    <w:rPr>
      <w:b/>
      <w:i/>
      <w:lang w:val="en-US"/>
    </w:rPr>
  </w:style>
  <w:style w:type="paragraph" w:customStyle="1" w:styleId="page">
    <w:name w:val="page"/>
    <w:basedOn w:val="Normal"/>
    <w:next w:val="Normal"/>
    <w:pPr>
      <w:tabs>
        <w:tab w:val="num" w:pos="864"/>
      </w:tabs>
      <w:ind w:left="864" w:hanging="864"/>
      <w:jc w:val="right"/>
    </w:pPr>
    <w:rPr>
      <w:b/>
      <w:lang w:val="en-US"/>
    </w:rPr>
  </w:style>
  <w:style w:type="paragraph" w:customStyle="1" w:styleId="ssspara">
    <w:name w:val="ssspara"/>
    <w:basedOn w:val="Normal"/>
    <w:pPr>
      <w:numPr>
        <w:ilvl w:val="8"/>
        <w:numId w:val="5"/>
      </w:numPr>
    </w:pPr>
  </w:style>
  <w:style w:type="paragraph" w:customStyle="1" w:styleId="textlevel2">
    <w:name w:val="text level 2"/>
    <w:next w:val="Normal"/>
    <w:pPr>
      <w:numPr>
        <w:ilvl w:val="2"/>
        <w:numId w:val="5"/>
      </w:numPr>
      <w:spacing w:before="120" w:after="120"/>
      <w:jc w:val="both"/>
    </w:pPr>
    <w:rPr>
      <w:rFonts w:ascii="Arial" w:hAnsi="Arial"/>
      <w:b/>
    </w:rPr>
  </w:style>
  <w:style w:type="paragraph" w:customStyle="1" w:styleId="TitleChapter">
    <w:name w:val="TitleChapter"/>
    <w:next w:val="Normal"/>
    <w:pPr>
      <w:spacing w:before="240"/>
      <w:jc w:val="center"/>
    </w:pPr>
    <w:rPr>
      <w:rFonts w:ascii="Arial" w:hAnsi="Arial"/>
      <w:b/>
      <w:caps/>
      <w:noProof/>
      <w:lang w:eastAsia="en-US"/>
    </w:rPr>
  </w:style>
  <w:style w:type="paragraph" w:customStyle="1" w:styleId="TextManualNumber">
    <w:name w:val="Text Manual Number"/>
    <w:basedOn w:val="TextNoNumber"/>
    <w:rsid w:val="00685F40"/>
    <w:pPr>
      <w:tabs>
        <w:tab w:val="clear" w:pos="900"/>
      </w:tabs>
      <w:ind w:hanging="907"/>
    </w:pPr>
  </w:style>
  <w:style w:type="paragraph" w:customStyle="1" w:styleId="heading">
    <w:name w:val="heading"/>
    <w:rsid w:val="00A861C4"/>
    <w:pPr>
      <w:keepNext/>
      <w:tabs>
        <w:tab w:val="left" w:pos="1701"/>
      </w:tabs>
      <w:spacing w:before="240" w:after="120"/>
    </w:pPr>
    <w:rPr>
      <w:rFonts w:ascii="Arial" w:hAnsi="Arial"/>
      <w:b/>
    </w:rPr>
  </w:style>
  <w:style w:type="paragraph" w:styleId="BodyText">
    <w:name w:val="Body Text"/>
    <w:basedOn w:val="Normal"/>
    <w:link w:val="BodyTextChar1"/>
    <w:rsid w:val="00412744"/>
  </w:style>
  <w:style w:type="paragraph" w:customStyle="1" w:styleId="Style1">
    <w:name w:val="Style1"/>
    <w:basedOn w:val="Heading4"/>
    <w:rsid w:val="00412744"/>
    <w:rPr>
      <w:b w:val="0"/>
    </w:rPr>
  </w:style>
  <w:style w:type="paragraph" w:styleId="EndnoteText">
    <w:name w:val="endnote text"/>
    <w:basedOn w:val="Normal"/>
    <w:link w:val="EndnoteTextChar1"/>
    <w:semiHidden/>
    <w:rsid w:val="00412744"/>
    <w:rPr>
      <w:szCs w:val="20"/>
    </w:rPr>
  </w:style>
  <w:style w:type="paragraph" w:styleId="CommentSubject">
    <w:name w:val="annotation subject"/>
    <w:basedOn w:val="CommentText"/>
    <w:next w:val="CommentText"/>
    <w:link w:val="CommentSubjectChar1"/>
    <w:rsid w:val="008901BE"/>
    <w:rPr>
      <w:b/>
      <w:bCs/>
    </w:rPr>
  </w:style>
  <w:style w:type="character" w:customStyle="1" w:styleId="CommentSubjectChar">
    <w:name w:val="Comment Subject Char"/>
    <w:rsid w:val="008901BE"/>
    <w:rPr>
      <w:rFonts w:ascii="Arial" w:hAnsi="Arial" w:cs="Times New Roman"/>
      <w:b/>
      <w:bCs/>
      <w:lang w:val="x-none" w:eastAsia="en-US"/>
    </w:rPr>
  </w:style>
  <w:style w:type="paragraph" w:customStyle="1" w:styleId="para">
    <w:name w:val="para"/>
    <w:basedOn w:val="Normal"/>
    <w:rsid w:val="00FB0AAD"/>
    <w:pPr>
      <w:tabs>
        <w:tab w:val="num" w:pos="1440"/>
      </w:tabs>
      <w:ind w:left="1440" w:hanging="533"/>
    </w:pPr>
  </w:style>
  <w:style w:type="paragraph" w:customStyle="1" w:styleId="NoteToDrafters0">
    <w:name w:val="Note To Drafters"/>
    <w:basedOn w:val="Normal"/>
    <w:next w:val="Normal"/>
    <w:autoRedefine/>
    <w:semiHidden/>
    <w:rsid w:val="008901BE"/>
    <w:pPr>
      <w:keepNext/>
      <w:shd w:val="clear" w:color="auto" w:fill="000000"/>
      <w:spacing w:before="120"/>
    </w:pPr>
    <w:rPr>
      <w:b/>
      <w:i/>
    </w:rPr>
  </w:style>
  <w:style w:type="paragraph" w:customStyle="1" w:styleId="NotetoTenderers0">
    <w:name w:val="Note to Tenderers"/>
    <w:basedOn w:val="Normal"/>
    <w:next w:val="Normal"/>
    <w:semiHidden/>
    <w:rsid w:val="008901BE"/>
    <w:pPr>
      <w:shd w:val="pct15" w:color="auto" w:fill="FFFFFF"/>
      <w:spacing w:before="120"/>
    </w:pPr>
    <w:rPr>
      <w:b/>
      <w:i/>
    </w:rPr>
  </w:style>
  <w:style w:type="paragraph" w:customStyle="1" w:styleId="subpara">
    <w:name w:val="sub para"/>
    <w:basedOn w:val="Normal"/>
    <w:semiHidden/>
    <w:rsid w:val="008901BE"/>
    <w:pPr>
      <w:tabs>
        <w:tab w:val="num" w:pos="1134"/>
        <w:tab w:val="left" w:pos="1418"/>
      </w:tabs>
      <w:ind w:left="1134" w:hanging="567"/>
    </w:pPr>
  </w:style>
  <w:style w:type="paragraph" w:customStyle="1" w:styleId="subsubpara">
    <w:name w:val="sub sub para"/>
    <w:basedOn w:val="Normal"/>
    <w:autoRedefine/>
    <w:semiHidden/>
    <w:rsid w:val="008901BE"/>
    <w:pPr>
      <w:tabs>
        <w:tab w:val="left" w:pos="1985"/>
        <w:tab w:val="num" w:pos="2138"/>
      </w:tabs>
      <w:ind w:left="1985" w:hanging="567"/>
    </w:pPr>
  </w:style>
  <w:style w:type="paragraph" w:customStyle="1" w:styleId="TitleCase">
    <w:name w:val="Title Case"/>
    <w:basedOn w:val="Normal"/>
    <w:next w:val="Normal"/>
    <w:semiHidden/>
    <w:rsid w:val="008901BE"/>
    <w:rPr>
      <w:b/>
      <w:caps/>
    </w:rPr>
  </w:style>
  <w:style w:type="paragraph" w:customStyle="1" w:styleId="Recitals">
    <w:name w:val="Recitals"/>
    <w:basedOn w:val="Normal"/>
    <w:semiHidden/>
    <w:rsid w:val="008901BE"/>
    <w:pPr>
      <w:tabs>
        <w:tab w:val="left" w:pos="851"/>
        <w:tab w:val="num" w:pos="1134"/>
      </w:tabs>
    </w:pPr>
  </w:style>
  <w:style w:type="paragraph" w:customStyle="1" w:styleId="NormalIndent1">
    <w:name w:val="Normal Indent1"/>
    <w:basedOn w:val="Normal"/>
    <w:autoRedefine/>
    <w:semiHidden/>
    <w:rsid w:val="008901BE"/>
    <w:pPr>
      <w:keepNext/>
      <w:ind w:left="851"/>
    </w:pPr>
  </w:style>
  <w:style w:type="paragraph" w:customStyle="1" w:styleId="TablePara">
    <w:name w:val="Table Para"/>
    <w:autoRedefine/>
    <w:semiHidden/>
    <w:rsid w:val="008901BE"/>
    <w:pPr>
      <w:numPr>
        <w:numId w:val="10"/>
      </w:numPr>
      <w:spacing w:before="120" w:after="120"/>
      <w:jc w:val="both"/>
    </w:pPr>
    <w:rPr>
      <w:rFonts w:ascii="Arial" w:hAnsi="Arial"/>
      <w:noProof/>
      <w:lang w:val="en-US" w:eastAsia="en-US"/>
    </w:rPr>
  </w:style>
  <w:style w:type="paragraph" w:customStyle="1" w:styleId="TableStyle">
    <w:name w:val="Table Style"/>
    <w:basedOn w:val="Normal"/>
    <w:autoRedefine/>
    <w:semiHidden/>
    <w:rsid w:val="008901BE"/>
  </w:style>
  <w:style w:type="paragraph" w:customStyle="1" w:styleId="TableSubpara">
    <w:name w:val="Table Subpara"/>
    <w:autoRedefine/>
    <w:semiHidden/>
    <w:rsid w:val="008901BE"/>
    <w:pPr>
      <w:spacing w:before="120" w:after="120"/>
      <w:ind w:left="568" w:hanging="568"/>
      <w:jc w:val="both"/>
    </w:pPr>
    <w:rPr>
      <w:rFonts w:ascii="Arial" w:hAnsi="Arial"/>
      <w:noProof/>
      <w:lang w:val="en-US" w:eastAsia="en-US"/>
    </w:rPr>
  </w:style>
  <w:style w:type="paragraph" w:customStyle="1" w:styleId="Level11fo">
    <w:name w:val="Level 1.1fo"/>
    <w:basedOn w:val="Normal"/>
    <w:rsid w:val="008901BE"/>
    <w:pPr>
      <w:spacing w:before="200" w:line="240" w:lineRule="atLeast"/>
      <w:ind w:left="720"/>
    </w:pPr>
    <w:rPr>
      <w:rFonts w:eastAsia="SimSun"/>
      <w:szCs w:val="20"/>
      <w:lang w:eastAsia="zh-CN"/>
    </w:rPr>
  </w:style>
  <w:style w:type="character" w:customStyle="1" w:styleId="ArialBold10">
    <w:name w:val="ArialBold10"/>
    <w:rsid w:val="008901BE"/>
    <w:rPr>
      <w:rFonts w:ascii="Arial" w:hAnsi="Arial" w:cs="Arial"/>
      <w:b/>
      <w:sz w:val="20"/>
    </w:rPr>
  </w:style>
  <w:style w:type="character" w:customStyle="1" w:styleId="Heading1Char">
    <w:name w:val="Heading 1 Char"/>
    <w:aliases w:val="Para1 Char1,Top 1 Char1,ParaLevel1 Char1,Level 1 Para Char1,Level 1 Para1 Char1,Level 1 Para2 Char1,Level 1 Para3 Char1,Level 1 Para4 Char1,Level 1 Para11 Char1,Level 1 Para21 Char1,Level 1 Para31 Char1,Level 1 Para5 Char1"/>
    <w:link w:val="Heading1"/>
    <w:locked/>
    <w:rsid w:val="00C47D10"/>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locked/>
    <w:rsid w:val="004A2D42"/>
    <w:rPr>
      <w:rFonts w:ascii="Cambria" w:hAnsi="Cambria"/>
      <w:b/>
      <w:bCs/>
      <w:color w:val="4F81BD"/>
      <w:sz w:val="26"/>
      <w:szCs w:val="26"/>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locked/>
    <w:rsid w:val="00C47D10"/>
    <w:rPr>
      <w:rFonts w:ascii="Arial" w:hAnsi="Arial"/>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C47D10"/>
    <w:rPr>
      <w:rFonts w:ascii="Arial" w:hAnsi="Arial"/>
      <w:b/>
      <w:bCs/>
      <w:i/>
      <w:iCs/>
      <w:szCs w:val="24"/>
    </w:rPr>
  </w:style>
  <w:style w:type="character" w:customStyle="1" w:styleId="Heading5Char">
    <w:name w:val="Heading 5 Char"/>
    <w:aliases w:val="Para5 Char1,5 sub-bullet Char1,sb Char1,4 Char1,Spare1 Char1,Level 3 - (i) Char1,(i) Char1,(i)1 Char1,Level 3 - (i)1 Char1,i. Char1,1.1.1.1.1 Char1"/>
    <w:link w:val="Heading5"/>
    <w:locked/>
    <w:rsid w:val="00BE1DA1"/>
    <w:rPr>
      <w:rFonts w:ascii="Arial Bold" w:hAnsi="Arial Bold"/>
      <w:b/>
      <w:bCs/>
      <w:iCs/>
      <w:sz w:val="32"/>
      <w:szCs w:val="26"/>
    </w:rPr>
  </w:style>
  <w:style w:type="character" w:customStyle="1" w:styleId="Heading6Char">
    <w:name w:val="Heading 6 Char"/>
    <w:aliases w:val="sub-dash Char1,sd Char1,5 Char1,Spare2 Char1,A. Char1,Heading 6 (a) Char1,Smart 2000 Char1"/>
    <w:link w:val="Heading6"/>
    <w:locked/>
    <w:rsid w:val="00BE1DA1"/>
    <w:rPr>
      <w:b/>
      <w:bCs/>
      <w:szCs w:val="24"/>
    </w:rPr>
  </w:style>
  <w:style w:type="character" w:customStyle="1" w:styleId="Heading7Char">
    <w:name w:val="Heading 7 Char"/>
    <w:aliases w:val="Spare3 Char1"/>
    <w:link w:val="Heading7"/>
    <w:locked/>
    <w:rsid w:val="00BE1DA1"/>
    <w:rPr>
      <w:rFonts w:ascii="Arial" w:hAnsi="Arial" w:cs="Arial"/>
      <w:bCs/>
      <w:kern w:val="32"/>
      <w:sz w:val="16"/>
      <w:szCs w:val="32"/>
    </w:rPr>
  </w:style>
  <w:style w:type="character" w:customStyle="1" w:styleId="Heading8Char">
    <w:name w:val="Heading 8 Char"/>
    <w:aliases w:val="Spare4 Char1,(A) Char1"/>
    <w:link w:val="Heading8"/>
    <w:locked/>
    <w:rsid w:val="00BE1DA1"/>
    <w:rPr>
      <w:i/>
      <w:iCs/>
      <w:sz w:val="24"/>
      <w:szCs w:val="24"/>
    </w:rPr>
  </w:style>
  <w:style w:type="character" w:customStyle="1" w:styleId="Heading9Char">
    <w:name w:val="Heading 9 Char"/>
    <w:aliases w:val="Spare5 Char1,HAPPY Char1"/>
    <w:link w:val="Heading9"/>
    <w:locked/>
    <w:rsid w:val="00BE1DA1"/>
    <w:rPr>
      <w:rFonts w:ascii="Arial" w:hAnsi="Arial" w:cs="Arial"/>
      <w:szCs w:val="24"/>
    </w:rPr>
  </w:style>
  <w:style w:type="character" w:customStyle="1" w:styleId="HeaderChar">
    <w:name w:val="Header Char"/>
    <w:semiHidden/>
    <w:locked/>
    <w:rsid w:val="008901BE"/>
    <w:rPr>
      <w:rFonts w:ascii="Arial" w:hAnsi="Arial" w:cs="Times New Roman"/>
      <w:sz w:val="22"/>
      <w:szCs w:val="22"/>
      <w:lang w:val="x-none" w:eastAsia="en-US"/>
    </w:rPr>
  </w:style>
  <w:style w:type="character" w:customStyle="1" w:styleId="FooterChar">
    <w:name w:val="Footer Char"/>
    <w:semiHidden/>
    <w:locked/>
    <w:rsid w:val="008901BE"/>
    <w:rPr>
      <w:rFonts w:ascii="Arial" w:hAnsi="Arial" w:cs="Times New Roman"/>
      <w:sz w:val="22"/>
      <w:szCs w:val="22"/>
      <w:lang w:val="x-none" w:eastAsia="en-US"/>
    </w:rPr>
  </w:style>
  <w:style w:type="character" w:customStyle="1" w:styleId="BalloonTextChar">
    <w:name w:val="Balloon Text Char"/>
    <w:link w:val="BalloonText"/>
    <w:locked/>
    <w:rsid w:val="00422B96"/>
    <w:rPr>
      <w:rFonts w:ascii="Arial" w:hAnsi="Arial"/>
      <w:sz w:val="18"/>
    </w:rPr>
  </w:style>
  <w:style w:type="character" w:customStyle="1" w:styleId="BodyTextChar">
    <w:name w:val="Body Text Char"/>
    <w:semiHidden/>
    <w:locked/>
    <w:rsid w:val="008901BE"/>
    <w:rPr>
      <w:rFonts w:ascii="Arial" w:hAnsi="Arial" w:cs="Times New Roman"/>
      <w:sz w:val="22"/>
      <w:szCs w:val="22"/>
      <w:lang w:val="x-none" w:eastAsia="en-US"/>
    </w:rPr>
  </w:style>
  <w:style w:type="character" w:customStyle="1" w:styleId="EndnoteTextChar">
    <w:name w:val="Endnote Text Char"/>
    <w:semiHidden/>
    <w:locked/>
    <w:rsid w:val="008901BE"/>
    <w:rPr>
      <w:rFonts w:ascii="Arial" w:hAnsi="Arial" w:cs="Times New Roman"/>
      <w:lang w:val="x-none" w:eastAsia="en-US"/>
    </w:rPr>
  </w:style>
  <w:style w:type="character" w:customStyle="1" w:styleId="SC430">
    <w:name w:val="SC430"/>
    <w:rsid w:val="008901BE"/>
    <w:rPr>
      <w:rFonts w:cs="Arial"/>
      <w:color w:val="000000"/>
      <w:sz w:val="20"/>
      <w:szCs w:val="20"/>
    </w:rPr>
  </w:style>
  <w:style w:type="character" w:customStyle="1" w:styleId="Heading1Char1">
    <w:name w:val="Heading 1 Char1"/>
    <w:aliases w:val="Para1 Char,Top 1 Char,ParaLevel1 Char,Level 1 Para Char,Level 1 Para1 Char,Level 1 Para2 Char,Level 1 Para3 Char,Level 1 Para4 Char,Level 1 Para11 Char,Level 1 Para21 Char,Level 1 Para31 Char,Level 1 Para5 Char,Level 1 Para12 Char"/>
    <w:locked/>
    <w:rsid w:val="00247F9C"/>
    <w:rPr>
      <w:rFonts w:ascii="Arial" w:hAnsi="Arial" w:cs="Arial"/>
      <w:b/>
      <w:bCs/>
      <w:kern w:val="32"/>
      <w:sz w:val="32"/>
      <w:szCs w:val="32"/>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247F9C"/>
    <w:rPr>
      <w:rFonts w:ascii="Arial" w:hAnsi="Arial"/>
      <w:b/>
      <w:bCs/>
      <w:sz w:val="26"/>
      <w:szCs w:val="26"/>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247F9C"/>
    <w:rPr>
      <w:rFonts w:ascii="Arial" w:hAnsi="Arial"/>
      <w:b/>
      <w:b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247F9C"/>
    <w:rPr>
      <w:rFonts w:ascii="Arial" w:hAnsi="Arial"/>
      <w:b/>
      <w:bCs/>
      <w:iCs/>
      <w:szCs w:val="24"/>
    </w:rPr>
  </w:style>
  <w:style w:type="character" w:customStyle="1" w:styleId="Heading5Char1">
    <w:name w:val="Heading 5 Char1"/>
    <w:aliases w:val="Para5 Char,5 sub-bullet Char,sb Char,4 Char,Spare1 Char,Level 3 - (i) Char,(i) Char,(i)1 Char,Level 3 - (i)1 Char,i. Char,1.1.1.1.1 Char"/>
    <w:locked/>
    <w:rsid w:val="00247F9C"/>
    <w:rPr>
      <w:rFonts w:ascii="Arial" w:hAnsi="Arial"/>
      <w:b/>
      <w:bCs/>
      <w:iCs/>
      <w:szCs w:val="26"/>
    </w:rPr>
  </w:style>
  <w:style w:type="character" w:customStyle="1" w:styleId="Heading6Char1">
    <w:name w:val="Heading 6 Char1"/>
    <w:aliases w:val="sub-dash Char,sd Char,5 Char,Spare2 Char,A. Char,Heading 6 (a) Char,Smart 2000 Char"/>
    <w:locked/>
    <w:rsid w:val="00247F9C"/>
    <w:rPr>
      <w:b/>
      <w:bCs/>
      <w:sz w:val="22"/>
      <w:szCs w:val="24"/>
    </w:rPr>
  </w:style>
  <w:style w:type="character" w:customStyle="1" w:styleId="Heading7Char1">
    <w:name w:val="Heading 7 Char1"/>
    <w:aliases w:val="Spare3 Char"/>
    <w:locked/>
    <w:rsid w:val="00247F9C"/>
    <w:rPr>
      <w:sz w:val="24"/>
      <w:szCs w:val="24"/>
    </w:rPr>
  </w:style>
  <w:style w:type="character" w:customStyle="1" w:styleId="Heading8Char1">
    <w:name w:val="Heading 8 Char1"/>
    <w:aliases w:val="Spare4 Char,(A) Char"/>
    <w:locked/>
    <w:rsid w:val="00247F9C"/>
    <w:rPr>
      <w:i/>
      <w:iCs/>
      <w:sz w:val="24"/>
      <w:szCs w:val="24"/>
    </w:rPr>
  </w:style>
  <w:style w:type="character" w:customStyle="1" w:styleId="Heading9Char1">
    <w:name w:val="Heading 9 Char1"/>
    <w:aliases w:val="Spare5 Char,HAPPY Char"/>
    <w:locked/>
    <w:rsid w:val="00247F9C"/>
    <w:rPr>
      <w:rFonts w:ascii="Arial" w:hAnsi="Arial" w:cs="Arial"/>
      <w:sz w:val="22"/>
      <w:szCs w:val="24"/>
    </w:rPr>
  </w:style>
  <w:style w:type="paragraph" w:styleId="TOC4">
    <w:name w:val="toc 4"/>
    <w:basedOn w:val="Normal"/>
    <w:next w:val="Normal"/>
    <w:autoRedefine/>
    <w:rsid w:val="004A2D42"/>
    <w:pPr>
      <w:spacing w:after="100"/>
      <w:ind w:left="600"/>
    </w:pPr>
  </w:style>
  <w:style w:type="paragraph" w:styleId="TOC5">
    <w:name w:val="toc 5"/>
    <w:basedOn w:val="Normal"/>
    <w:next w:val="Normal"/>
    <w:autoRedefine/>
    <w:rsid w:val="004A2D42"/>
    <w:pPr>
      <w:spacing w:after="100"/>
      <w:ind w:left="800"/>
    </w:pPr>
  </w:style>
  <w:style w:type="paragraph" w:styleId="TOC6">
    <w:name w:val="toc 6"/>
    <w:basedOn w:val="Normal"/>
    <w:next w:val="Normal"/>
    <w:autoRedefine/>
    <w:rsid w:val="004A2D42"/>
    <w:pPr>
      <w:spacing w:after="100"/>
      <w:ind w:left="1000"/>
    </w:pPr>
  </w:style>
  <w:style w:type="paragraph" w:styleId="TOC7">
    <w:name w:val="toc 7"/>
    <w:basedOn w:val="Normal"/>
    <w:next w:val="Normal"/>
    <w:autoRedefine/>
    <w:rsid w:val="004A2D42"/>
    <w:pPr>
      <w:spacing w:after="100"/>
      <w:ind w:left="1200"/>
    </w:pPr>
  </w:style>
  <w:style w:type="paragraph" w:styleId="TOC8">
    <w:name w:val="toc 8"/>
    <w:basedOn w:val="Normal"/>
    <w:next w:val="Normal"/>
    <w:autoRedefine/>
    <w:rsid w:val="004A2D42"/>
    <w:pPr>
      <w:spacing w:after="100"/>
      <w:ind w:left="1400"/>
    </w:pPr>
  </w:style>
  <w:style w:type="paragraph" w:styleId="TOC9">
    <w:name w:val="toc 9"/>
    <w:basedOn w:val="Normal"/>
    <w:next w:val="Normal"/>
    <w:autoRedefine/>
    <w:rsid w:val="004A2D42"/>
    <w:pPr>
      <w:spacing w:after="100"/>
      <w:ind w:left="1600"/>
    </w:pPr>
  </w:style>
  <w:style w:type="character" w:customStyle="1" w:styleId="CommentTextChar1">
    <w:name w:val="Comment Text Char1"/>
    <w:link w:val="CommentText"/>
    <w:semiHidden/>
    <w:rsid w:val="008901BE"/>
    <w:rPr>
      <w:rFonts w:ascii="Arial" w:eastAsia="Calibri" w:hAnsi="Arial"/>
      <w:szCs w:val="22"/>
      <w:lang w:eastAsia="en-US"/>
    </w:rPr>
  </w:style>
  <w:style w:type="character" w:customStyle="1" w:styleId="HeaderChar1">
    <w:name w:val="Header Char1"/>
    <w:link w:val="Header"/>
    <w:rsid w:val="008901BE"/>
    <w:rPr>
      <w:rFonts w:ascii="Arial" w:eastAsia="Calibri" w:hAnsi="Arial"/>
      <w:szCs w:val="22"/>
      <w:lang w:eastAsia="en-US"/>
    </w:rPr>
  </w:style>
  <w:style w:type="character" w:customStyle="1" w:styleId="FooterChar1">
    <w:name w:val="Footer Char1"/>
    <w:link w:val="Footer"/>
    <w:rsid w:val="008901BE"/>
    <w:rPr>
      <w:rFonts w:ascii="Arial" w:eastAsia="Calibri" w:hAnsi="Arial"/>
      <w:szCs w:val="22"/>
      <w:lang w:eastAsia="en-US"/>
    </w:rPr>
  </w:style>
  <w:style w:type="character" w:customStyle="1" w:styleId="EndnoteTextChar1">
    <w:name w:val="Endnote Text Char1"/>
    <w:link w:val="EndnoteText"/>
    <w:semiHidden/>
    <w:locked/>
    <w:rsid w:val="008901BE"/>
    <w:rPr>
      <w:rFonts w:ascii="Arial" w:eastAsia="Calibri" w:hAnsi="Arial"/>
      <w:lang w:val="en-AU" w:eastAsia="en-US" w:bidi="ar-SA"/>
    </w:rPr>
  </w:style>
  <w:style w:type="character" w:customStyle="1" w:styleId="BodyTextChar1">
    <w:name w:val="Body Text Char1"/>
    <w:link w:val="BodyText"/>
    <w:locked/>
    <w:rsid w:val="008901BE"/>
    <w:rPr>
      <w:rFonts w:ascii="Arial" w:eastAsia="Calibri" w:hAnsi="Arial"/>
      <w:szCs w:val="22"/>
      <w:lang w:val="en-AU" w:eastAsia="en-US" w:bidi="ar-SA"/>
    </w:rPr>
  </w:style>
  <w:style w:type="character" w:styleId="Hyperlink">
    <w:name w:val="Hyperlink"/>
    <w:uiPriority w:val="99"/>
    <w:unhideWhenUsed/>
    <w:rsid w:val="004A2D42"/>
    <w:rPr>
      <w:color w:val="0000FF"/>
      <w:u w:val="single"/>
    </w:rPr>
  </w:style>
  <w:style w:type="character" w:styleId="FollowedHyperlink">
    <w:name w:val="FollowedHyperlink"/>
    <w:rsid w:val="008901BE"/>
    <w:rPr>
      <w:rFonts w:cs="Times New Roman"/>
      <w:color w:val="800080"/>
      <w:u w:val="single"/>
    </w:rPr>
  </w:style>
  <w:style w:type="character" w:styleId="Emphasis">
    <w:name w:val="Emphasis"/>
    <w:qFormat/>
    <w:rsid w:val="00247F9C"/>
    <w:rPr>
      <w:i/>
      <w:iCs/>
    </w:rPr>
  </w:style>
  <w:style w:type="character" w:customStyle="1" w:styleId="CommentSubjectChar1">
    <w:name w:val="Comment Subject Char1"/>
    <w:link w:val="CommentSubject"/>
    <w:rsid w:val="008901BE"/>
    <w:rPr>
      <w:rFonts w:ascii="Arial" w:eastAsia="Calibri" w:hAnsi="Arial"/>
      <w:b/>
      <w:bCs/>
      <w:szCs w:val="22"/>
      <w:lang w:eastAsia="en-US"/>
    </w:rPr>
  </w:style>
  <w:style w:type="character" w:customStyle="1" w:styleId="BalloonTextChar1">
    <w:name w:val="Balloon Text Char1"/>
    <w:rsid w:val="00BE1DA1"/>
    <w:rPr>
      <w:rFonts w:ascii="Calibri" w:hAnsi="Calibri"/>
      <w:sz w:val="18"/>
    </w:rPr>
  </w:style>
  <w:style w:type="paragraph" w:styleId="ListParagraph">
    <w:name w:val="List Paragraph"/>
    <w:basedOn w:val="Normal"/>
    <w:uiPriority w:val="34"/>
    <w:qFormat/>
    <w:rsid w:val="00C47D10"/>
    <w:pPr>
      <w:spacing w:after="0"/>
      <w:ind w:left="720"/>
    </w:pPr>
  </w:style>
  <w:style w:type="paragraph" w:customStyle="1" w:styleId="COTCOCLV2-ASDEFCON">
    <w:name w:val="COT/COC LV2 - ASDEFCON"/>
    <w:basedOn w:val="ASDEFCONNormal"/>
    <w:next w:val="COTCOCLV3-ASDEFCON"/>
    <w:rsid w:val="004A2D42"/>
    <w:pPr>
      <w:keepNext/>
      <w:keepLines/>
      <w:numPr>
        <w:ilvl w:val="1"/>
        <w:numId w:val="11"/>
      </w:numPr>
      <w:pBdr>
        <w:bottom w:val="single" w:sz="4" w:space="1" w:color="auto"/>
      </w:pBdr>
    </w:pPr>
    <w:rPr>
      <w:b/>
    </w:rPr>
  </w:style>
  <w:style w:type="paragraph" w:customStyle="1" w:styleId="ASDEFCONNormal">
    <w:name w:val="ASDEFCON Normal"/>
    <w:link w:val="ASDEFCONNormalChar"/>
    <w:rsid w:val="004A2D42"/>
    <w:pPr>
      <w:spacing w:after="120"/>
      <w:jc w:val="both"/>
    </w:pPr>
    <w:rPr>
      <w:rFonts w:ascii="Arial" w:hAnsi="Arial"/>
      <w:color w:val="000000"/>
      <w:szCs w:val="40"/>
    </w:rPr>
  </w:style>
  <w:style w:type="character" w:customStyle="1" w:styleId="ASDEFCONNormalChar">
    <w:name w:val="ASDEFCON Normal Char"/>
    <w:link w:val="ASDEFCONNormal"/>
    <w:rsid w:val="004A2D42"/>
    <w:rPr>
      <w:rFonts w:ascii="Arial" w:hAnsi="Arial"/>
      <w:color w:val="000000"/>
      <w:szCs w:val="40"/>
    </w:rPr>
  </w:style>
  <w:style w:type="paragraph" w:customStyle="1" w:styleId="COTCOCLV3-ASDEFCON">
    <w:name w:val="COT/COC LV3 - ASDEFCON"/>
    <w:basedOn w:val="ASDEFCONNormal"/>
    <w:rsid w:val="004A2D42"/>
    <w:pPr>
      <w:numPr>
        <w:ilvl w:val="2"/>
        <w:numId w:val="11"/>
      </w:numPr>
    </w:pPr>
  </w:style>
  <w:style w:type="paragraph" w:customStyle="1" w:styleId="COTCOCLV1-ASDEFCON">
    <w:name w:val="COT/COC LV1 - ASDEFCON"/>
    <w:basedOn w:val="ASDEFCONNormal"/>
    <w:next w:val="COTCOCLV2-ASDEFCON"/>
    <w:rsid w:val="004A2D42"/>
    <w:pPr>
      <w:keepNext/>
      <w:keepLines/>
      <w:numPr>
        <w:numId w:val="11"/>
      </w:numPr>
      <w:spacing w:before="240"/>
    </w:pPr>
    <w:rPr>
      <w:b/>
      <w:caps/>
    </w:rPr>
  </w:style>
  <w:style w:type="paragraph" w:customStyle="1" w:styleId="COTCOCLV4-ASDEFCON">
    <w:name w:val="COT/COC LV4 - ASDEFCON"/>
    <w:basedOn w:val="ASDEFCONNormal"/>
    <w:rsid w:val="004A2D42"/>
    <w:pPr>
      <w:numPr>
        <w:ilvl w:val="3"/>
        <w:numId w:val="11"/>
      </w:numPr>
    </w:pPr>
  </w:style>
  <w:style w:type="paragraph" w:customStyle="1" w:styleId="COTCOCLV5-ASDEFCON">
    <w:name w:val="COT/COC LV5 - ASDEFCON"/>
    <w:basedOn w:val="ASDEFCONNormal"/>
    <w:rsid w:val="004A2D42"/>
    <w:pPr>
      <w:numPr>
        <w:ilvl w:val="4"/>
        <w:numId w:val="11"/>
      </w:numPr>
    </w:pPr>
  </w:style>
  <w:style w:type="paragraph" w:customStyle="1" w:styleId="COTCOCLV6-ASDEFCON">
    <w:name w:val="COT/COC LV6 - ASDEFCON"/>
    <w:basedOn w:val="ASDEFCONNormal"/>
    <w:rsid w:val="004A2D42"/>
    <w:pPr>
      <w:keepLines/>
      <w:numPr>
        <w:ilvl w:val="5"/>
        <w:numId w:val="11"/>
      </w:numPr>
    </w:pPr>
  </w:style>
  <w:style w:type="paragraph" w:customStyle="1" w:styleId="ASDEFCONOption">
    <w:name w:val="ASDEFCON Option"/>
    <w:basedOn w:val="ASDEFCONNormal"/>
    <w:rsid w:val="004A2D42"/>
    <w:pPr>
      <w:keepNext/>
      <w:spacing w:before="60"/>
    </w:pPr>
    <w:rPr>
      <w:b/>
      <w:i/>
      <w:szCs w:val="24"/>
    </w:rPr>
  </w:style>
  <w:style w:type="paragraph" w:customStyle="1" w:styleId="NoteToDrafters-ASDEFCON">
    <w:name w:val="Note To Drafters - ASDEFCON"/>
    <w:basedOn w:val="ASDEFCONNormal"/>
    <w:rsid w:val="004A2D42"/>
    <w:pPr>
      <w:keepNext/>
      <w:shd w:val="clear" w:color="auto" w:fill="000000"/>
    </w:pPr>
    <w:rPr>
      <w:b/>
      <w:i/>
      <w:color w:val="FFFFFF"/>
    </w:rPr>
  </w:style>
  <w:style w:type="paragraph" w:customStyle="1" w:styleId="NoteToTenderers-ASDEFCON">
    <w:name w:val="Note To Tenderers - ASDEFCON"/>
    <w:basedOn w:val="ASDEFCONNormal"/>
    <w:rsid w:val="004A2D42"/>
    <w:pPr>
      <w:keepNext/>
      <w:shd w:val="pct15" w:color="auto" w:fill="auto"/>
    </w:pPr>
    <w:rPr>
      <w:b/>
      <w:i/>
    </w:rPr>
  </w:style>
  <w:style w:type="paragraph" w:customStyle="1" w:styleId="ASDEFCONTitle">
    <w:name w:val="ASDEFCON Title"/>
    <w:basedOn w:val="ASDEFCONNormal"/>
    <w:rsid w:val="004A2D42"/>
    <w:pPr>
      <w:keepLines/>
      <w:spacing w:before="240"/>
      <w:jc w:val="center"/>
    </w:pPr>
    <w:rPr>
      <w:b/>
      <w:caps/>
    </w:rPr>
  </w:style>
  <w:style w:type="paragraph" w:customStyle="1" w:styleId="ATTANNLV1-ASDEFCON">
    <w:name w:val="ATT/ANN LV1 - ASDEFCON"/>
    <w:basedOn w:val="ASDEFCONNormal"/>
    <w:next w:val="ATTANNLV2-ASDEFCON"/>
    <w:rsid w:val="004A2D42"/>
    <w:pPr>
      <w:keepNext/>
      <w:keepLines/>
      <w:numPr>
        <w:numId w:val="36"/>
      </w:numPr>
      <w:spacing w:before="240"/>
    </w:pPr>
    <w:rPr>
      <w:rFonts w:ascii="Arial Bold" w:hAnsi="Arial Bold"/>
      <w:b/>
      <w:caps/>
      <w:szCs w:val="24"/>
    </w:rPr>
  </w:style>
  <w:style w:type="paragraph" w:customStyle="1" w:styleId="ATTANNLV2-ASDEFCON">
    <w:name w:val="ATT/ANN LV2 - ASDEFCON"/>
    <w:basedOn w:val="ASDEFCONNormal"/>
    <w:link w:val="ATTANNLV2-ASDEFCONChar"/>
    <w:rsid w:val="004A2D42"/>
    <w:pPr>
      <w:numPr>
        <w:ilvl w:val="1"/>
        <w:numId w:val="36"/>
      </w:numPr>
    </w:pPr>
    <w:rPr>
      <w:szCs w:val="24"/>
    </w:rPr>
  </w:style>
  <w:style w:type="character" w:customStyle="1" w:styleId="ATTANNLV2-ASDEFCONChar">
    <w:name w:val="ATT/ANN LV2 - ASDEFCON Char"/>
    <w:link w:val="ATTANNLV2-ASDEFCON"/>
    <w:rsid w:val="004A2D42"/>
    <w:rPr>
      <w:rFonts w:ascii="Arial" w:hAnsi="Arial"/>
      <w:color w:val="000000"/>
      <w:szCs w:val="24"/>
    </w:rPr>
  </w:style>
  <w:style w:type="paragraph" w:customStyle="1" w:styleId="ATTANNLV3-ASDEFCON">
    <w:name w:val="ATT/ANN LV3 - ASDEFCON"/>
    <w:basedOn w:val="ASDEFCONNormal"/>
    <w:rsid w:val="004A2D42"/>
    <w:pPr>
      <w:numPr>
        <w:ilvl w:val="2"/>
        <w:numId w:val="36"/>
      </w:numPr>
    </w:pPr>
    <w:rPr>
      <w:szCs w:val="24"/>
    </w:rPr>
  </w:style>
  <w:style w:type="paragraph" w:customStyle="1" w:styleId="ATTANNLV4-ASDEFCON">
    <w:name w:val="ATT/ANN LV4 - ASDEFCON"/>
    <w:basedOn w:val="ASDEFCONNormal"/>
    <w:rsid w:val="004A2D42"/>
    <w:pPr>
      <w:numPr>
        <w:ilvl w:val="3"/>
        <w:numId w:val="36"/>
      </w:numPr>
    </w:pPr>
    <w:rPr>
      <w:szCs w:val="24"/>
    </w:rPr>
  </w:style>
  <w:style w:type="paragraph" w:customStyle="1" w:styleId="ASDEFCONCoverTitle">
    <w:name w:val="ASDEFCON Cover Title"/>
    <w:rsid w:val="004A2D42"/>
    <w:pPr>
      <w:jc w:val="center"/>
    </w:pPr>
    <w:rPr>
      <w:rFonts w:ascii="Georgia" w:hAnsi="Georgia"/>
      <w:b/>
      <w:color w:val="000000"/>
      <w:sz w:val="100"/>
      <w:szCs w:val="24"/>
    </w:rPr>
  </w:style>
  <w:style w:type="paragraph" w:customStyle="1" w:styleId="ASDEFCONHeaderFooterLeft">
    <w:name w:val="ASDEFCON Header/Footer Left"/>
    <w:basedOn w:val="ASDEFCONNormal"/>
    <w:rsid w:val="004A2D42"/>
    <w:pPr>
      <w:spacing w:after="0"/>
      <w:jc w:val="left"/>
    </w:pPr>
    <w:rPr>
      <w:sz w:val="16"/>
      <w:szCs w:val="24"/>
    </w:rPr>
  </w:style>
  <w:style w:type="paragraph" w:customStyle="1" w:styleId="ASDEFCONCoverPageIncorp">
    <w:name w:val="ASDEFCON Cover Page Incorp"/>
    <w:rsid w:val="004A2D42"/>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4A2D42"/>
    <w:rPr>
      <w:b/>
      <w:i/>
    </w:rPr>
  </w:style>
  <w:style w:type="paragraph" w:customStyle="1" w:styleId="COTCOCLV2NONUM-ASDEFCON">
    <w:name w:val="COT/COC LV2 NONUM - ASDEFCON"/>
    <w:basedOn w:val="COTCOCLV2-ASDEFCON"/>
    <w:next w:val="COTCOCLV3-ASDEFCON"/>
    <w:rsid w:val="004A2D42"/>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4A2D42"/>
    <w:pPr>
      <w:keepNext w:val="0"/>
      <w:numPr>
        <w:numId w:val="0"/>
      </w:numPr>
      <w:ind w:left="851"/>
    </w:pPr>
    <w:rPr>
      <w:bCs/>
      <w:szCs w:val="20"/>
    </w:rPr>
  </w:style>
  <w:style w:type="paragraph" w:customStyle="1" w:styleId="COTCOCLV3NONUM-ASDEFCON">
    <w:name w:val="COT/COC LV3 NONUM - ASDEFCON"/>
    <w:basedOn w:val="COTCOCLV3-ASDEFCON"/>
    <w:next w:val="COTCOCLV3-ASDEFCON"/>
    <w:rsid w:val="004A2D42"/>
    <w:pPr>
      <w:numPr>
        <w:ilvl w:val="0"/>
        <w:numId w:val="0"/>
      </w:numPr>
      <w:ind w:left="851"/>
    </w:pPr>
    <w:rPr>
      <w:szCs w:val="20"/>
    </w:rPr>
  </w:style>
  <w:style w:type="paragraph" w:customStyle="1" w:styleId="COTCOCLV4NONUM-ASDEFCON">
    <w:name w:val="COT/COC LV4 NONUM - ASDEFCON"/>
    <w:basedOn w:val="COTCOCLV4-ASDEFCON"/>
    <w:next w:val="COTCOCLV4-ASDEFCON"/>
    <w:rsid w:val="004A2D42"/>
    <w:pPr>
      <w:numPr>
        <w:ilvl w:val="0"/>
        <w:numId w:val="0"/>
      </w:numPr>
      <w:ind w:left="1418"/>
    </w:pPr>
    <w:rPr>
      <w:szCs w:val="20"/>
    </w:rPr>
  </w:style>
  <w:style w:type="paragraph" w:customStyle="1" w:styleId="COTCOCLV5NONUM-ASDEFCON">
    <w:name w:val="COT/COC LV5 NONUM - ASDEFCON"/>
    <w:basedOn w:val="COTCOCLV5-ASDEFCON"/>
    <w:next w:val="COTCOCLV5-ASDEFCON"/>
    <w:rsid w:val="004A2D42"/>
    <w:pPr>
      <w:numPr>
        <w:ilvl w:val="0"/>
        <w:numId w:val="0"/>
      </w:numPr>
      <w:ind w:left="1985"/>
    </w:pPr>
    <w:rPr>
      <w:szCs w:val="20"/>
    </w:rPr>
  </w:style>
  <w:style w:type="paragraph" w:customStyle="1" w:styleId="COTCOCLV6NONUM-ASDEFCON">
    <w:name w:val="COT/COC LV6 NONUM - ASDEFCON"/>
    <w:basedOn w:val="COTCOCLV6-ASDEFCON"/>
    <w:next w:val="COTCOCLV6-ASDEFCON"/>
    <w:rsid w:val="004A2D42"/>
    <w:pPr>
      <w:numPr>
        <w:ilvl w:val="0"/>
        <w:numId w:val="0"/>
      </w:numPr>
      <w:ind w:left="2552"/>
    </w:pPr>
    <w:rPr>
      <w:szCs w:val="20"/>
    </w:rPr>
  </w:style>
  <w:style w:type="paragraph" w:customStyle="1" w:styleId="ATTANNLV1NONUM-ASDEFCON">
    <w:name w:val="ATT/ANN LV1 NONUM - ASDEFCON"/>
    <w:basedOn w:val="ATTANNLV1-ASDEFCON"/>
    <w:next w:val="ATTANNLV2-ASDEFCON"/>
    <w:rsid w:val="004A2D42"/>
    <w:pPr>
      <w:numPr>
        <w:numId w:val="0"/>
      </w:numPr>
      <w:ind w:left="851"/>
    </w:pPr>
    <w:rPr>
      <w:bCs/>
      <w:szCs w:val="20"/>
    </w:rPr>
  </w:style>
  <w:style w:type="paragraph" w:customStyle="1" w:styleId="ATTANNLV2NONUM-ASDEFCON">
    <w:name w:val="ATT/ANN LV2 NONUM - ASDEFCON"/>
    <w:basedOn w:val="ATTANNLV2-ASDEFCON"/>
    <w:next w:val="ATTANNLV2-ASDEFCON"/>
    <w:rsid w:val="004A2D42"/>
    <w:pPr>
      <w:numPr>
        <w:ilvl w:val="0"/>
        <w:numId w:val="0"/>
      </w:numPr>
      <w:ind w:left="851"/>
    </w:pPr>
    <w:rPr>
      <w:szCs w:val="20"/>
    </w:rPr>
  </w:style>
  <w:style w:type="paragraph" w:customStyle="1" w:styleId="ATTANNLV3NONUM-ASDEFCON">
    <w:name w:val="ATT/ANN LV3 NONUM - ASDEFCON"/>
    <w:basedOn w:val="ATTANNLV3-ASDEFCON"/>
    <w:next w:val="ATTANNLV3-ASDEFCON"/>
    <w:rsid w:val="004A2D42"/>
    <w:pPr>
      <w:numPr>
        <w:ilvl w:val="0"/>
        <w:numId w:val="0"/>
      </w:numPr>
      <w:ind w:left="1418"/>
    </w:pPr>
    <w:rPr>
      <w:szCs w:val="20"/>
    </w:rPr>
  </w:style>
  <w:style w:type="paragraph" w:customStyle="1" w:styleId="ATTANNLV4NONUM-ASDEFCON">
    <w:name w:val="ATT/ANN LV4 NONUM - ASDEFCON"/>
    <w:basedOn w:val="ATTANNLV4-ASDEFCON"/>
    <w:next w:val="ATTANNLV4-ASDEFCON"/>
    <w:rsid w:val="004A2D42"/>
    <w:pPr>
      <w:numPr>
        <w:ilvl w:val="0"/>
        <w:numId w:val="0"/>
      </w:numPr>
      <w:ind w:left="1985"/>
    </w:pPr>
    <w:rPr>
      <w:szCs w:val="20"/>
    </w:rPr>
  </w:style>
  <w:style w:type="paragraph" w:customStyle="1" w:styleId="NoteToDraftersBullets-ASDEFCON">
    <w:name w:val="Note To Drafters Bullets - ASDEFCON"/>
    <w:basedOn w:val="NoteToDrafters-ASDEFCON"/>
    <w:rsid w:val="004A2D42"/>
    <w:pPr>
      <w:numPr>
        <w:numId w:val="13"/>
      </w:numPr>
    </w:pPr>
    <w:rPr>
      <w:bCs/>
      <w:iCs/>
      <w:szCs w:val="20"/>
    </w:rPr>
  </w:style>
  <w:style w:type="paragraph" w:customStyle="1" w:styleId="NoteToDraftersList-ASDEFCON">
    <w:name w:val="Note To Drafters List - ASDEFCON"/>
    <w:basedOn w:val="NoteToDrafters-ASDEFCON"/>
    <w:rsid w:val="004A2D42"/>
    <w:pPr>
      <w:numPr>
        <w:numId w:val="14"/>
      </w:numPr>
    </w:pPr>
    <w:rPr>
      <w:bCs/>
      <w:iCs/>
      <w:szCs w:val="20"/>
    </w:rPr>
  </w:style>
  <w:style w:type="paragraph" w:customStyle="1" w:styleId="NoteToTenderersBullets-ASDEFCON">
    <w:name w:val="Note To Tenderers Bullets - ASDEFCON"/>
    <w:basedOn w:val="NoteToTenderers-ASDEFCON"/>
    <w:rsid w:val="004A2D42"/>
    <w:pPr>
      <w:numPr>
        <w:numId w:val="15"/>
      </w:numPr>
    </w:pPr>
    <w:rPr>
      <w:bCs/>
      <w:iCs/>
      <w:szCs w:val="20"/>
    </w:rPr>
  </w:style>
  <w:style w:type="paragraph" w:customStyle="1" w:styleId="NoteToTenderersList-ASDEFCON">
    <w:name w:val="Note To Tenderers List - ASDEFCON"/>
    <w:basedOn w:val="NoteToTenderers-ASDEFCON"/>
    <w:rsid w:val="004A2D42"/>
    <w:pPr>
      <w:numPr>
        <w:numId w:val="16"/>
      </w:numPr>
    </w:pPr>
    <w:rPr>
      <w:bCs/>
      <w:iCs/>
      <w:szCs w:val="20"/>
    </w:rPr>
  </w:style>
  <w:style w:type="paragraph" w:customStyle="1" w:styleId="SOWHL1-ASDEFCON">
    <w:name w:val="SOW HL1 - ASDEFCON"/>
    <w:basedOn w:val="ASDEFCONNormal"/>
    <w:next w:val="SOWHL2-ASDEFCON"/>
    <w:qFormat/>
    <w:rsid w:val="004A2D42"/>
    <w:pPr>
      <w:keepNext/>
      <w:numPr>
        <w:numId w:val="8"/>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4A2D42"/>
    <w:pPr>
      <w:keepNext/>
      <w:numPr>
        <w:ilvl w:val="1"/>
        <w:numId w:val="8"/>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4A2D42"/>
    <w:pPr>
      <w:keepNext/>
      <w:numPr>
        <w:ilvl w:val="2"/>
        <w:numId w:val="8"/>
      </w:numPr>
    </w:pPr>
    <w:rPr>
      <w:rFonts w:eastAsia="Calibri"/>
      <w:b/>
      <w:szCs w:val="22"/>
      <w:lang w:eastAsia="en-US"/>
    </w:rPr>
  </w:style>
  <w:style w:type="paragraph" w:customStyle="1" w:styleId="SOWHL4-ASDEFCON">
    <w:name w:val="SOW HL4 - ASDEFCON"/>
    <w:basedOn w:val="ASDEFCONNormal"/>
    <w:qFormat/>
    <w:rsid w:val="004A2D42"/>
    <w:pPr>
      <w:keepNext/>
      <w:numPr>
        <w:ilvl w:val="3"/>
        <w:numId w:val="8"/>
      </w:numPr>
    </w:pPr>
    <w:rPr>
      <w:rFonts w:eastAsia="Calibri"/>
      <w:b/>
      <w:szCs w:val="22"/>
      <w:lang w:eastAsia="en-US"/>
    </w:rPr>
  </w:style>
  <w:style w:type="paragraph" w:customStyle="1" w:styleId="SOWHL5-ASDEFCON">
    <w:name w:val="SOW HL5 - ASDEFCON"/>
    <w:basedOn w:val="ASDEFCONNormal"/>
    <w:qFormat/>
    <w:rsid w:val="004A2D42"/>
    <w:pPr>
      <w:keepNext/>
      <w:numPr>
        <w:ilvl w:val="4"/>
        <w:numId w:val="8"/>
      </w:numPr>
    </w:pPr>
    <w:rPr>
      <w:rFonts w:eastAsia="Calibri"/>
      <w:b/>
      <w:szCs w:val="22"/>
      <w:lang w:eastAsia="en-US"/>
    </w:rPr>
  </w:style>
  <w:style w:type="paragraph" w:customStyle="1" w:styleId="SOWSubL1-ASDEFCON">
    <w:name w:val="SOW SubL1 - ASDEFCON"/>
    <w:basedOn w:val="ASDEFCONNormal"/>
    <w:qFormat/>
    <w:rsid w:val="004A2D42"/>
    <w:pPr>
      <w:numPr>
        <w:ilvl w:val="5"/>
        <w:numId w:val="8"/>
      </w:numPr>
    </w:pPr>
    <w:rPr>
      <w:rFonts w:eastAsia="Calibri"/>
      <w:szCs w:val="22"/>
      <w:lang w:eastAsia="en-US"/>
    </w:rPr>
  </w:style>
  <w:style w:type="paragraph" w:customStyle="1" w:styleId="SOWHL1NONUM-ASDEFCON">
    <w:name w:val="SOW HL1 NONUM - ASDEFCON"/>
    <w:basedOn w:val="SOWHL1-ASDEFCON"/>
    <w:next w:val="SOWHL2-ASDEFCON"/>
    <w:rsid w:val="004A2D42"/>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4A2D42"/>
    <w:pPr>
      <w:numPr>
        <w:ilvl w:val="0"/>
        <w:numId w:val="0"/>
      </w:numPr>
      <w:ind w:left="1134"/>
    </w:pPr>
    <w:rPr>
      <w:rFonts w:eastAsia="Times New Roman"/>
      <w:bCs/>
      <w:szCs w:val="20"/>
    </w:rPr>
  </w:style>
  <w:style w:type="paragraph" w:customStyle="1" w:styleId="SOWTL2-ASDEFCON">
    <w:name w:val="SOW TL2 - ASDEFCON"/>
    <w:basedOn w:val="SOWHL2-ASDEFCON"/>
    <w:rsid w:val="004A2D42"/>
    <w:pPr>
      <w:keepNext w:val="0"/>
      <w:pBdr>
        <w:bottom w:val="none" w:sz="0" w:space="0" w:color="auto"/>
      </w:pBdr>
    </w:pPr>
    <w:rPr>
      <w:b w:val="0"/>
    </w:rPr>
  </w:style>
  <w:style w:type="paragraph" w:customStyle="1" w:styleId="SOWTL3NONUM-ASDEFCON">
    <w:name w:val="SOW TL3 NONUM - ASDEFCON"/>
    <w:basedOn w:val="SOWTL3-ASDEFCON"/>
    <w:next w:val="SOWTL3-ASDEFCON"/>
    <w:rsid w:val="004A2D42"/>
    <w:pPr>
      <w:numPr>
        <w:ilvl w:val="0"/>
        <w:numId w:val="0"/>
      </w:numPr>
      <w:ind w:left="1134"/>
    </w:pPr>
    <w:rPr>
      <w:rFonts w:eastAsia="Times New Roman"/>
      <w:bCs/>
      <w:szCs w:val="20"/>
    </w:rPr>
  </w:style>
  <w:style w:type="paragraph" w:customStyle="1" w:styleId="SOWTL3-ASDEFCON">
    <w:name w:val="SOW TL3 - ASDEFCON"/>
    <w:basedOn w:val="SOWHL3-ASDEFCON"/>
    <w:rsid w:val="004A2D42"/>
    <w:pPr>
      <w:keepNext w:val="0"/>
    </w:pPr>
    <w:rPr>
      <w:b w:val="0"/>
    </w:rPr>
  </w:style>
  <w:style w:type="paragraph" w:customStyle="1" w:styleId="SOWTL4NONUM-ASDEFCON">
    <w:name w:val="SOW TL4 NONUM - ASDEFCON"/>
    <w:basedOn w:val="SOWTL4-ASDEFCON"/>
    <w:next w:val="SOWTL4-ASDEFCON"/>
    <w:rsid w:val="004A2D42"/>
    <w:pPr>
      <w:numPr>
        <w:ilvl w:val="0"/>
        <w:numId w:val="0"/>
      </w:numPr>
      <w:ind w:left="1134"/>
    </w:pPr>
    <w:rPr>
      <w:rFonts w:eastAsia="Times New Roman"/>
      <w:bCs/>
      <w:szCs w:val="20"/>
    </w:rPr>
  </w:style>
  <w:style w:type="paragraph" w:customStyle="1" w:styleId="SOWTL4-ASDEFCON">
    <w:name w:val="SOW TL4 - ASDEFCON"/>
    <w:basedOn w:val="SOWHL4-ASDEFCON"/>
    <w:rsid w:val="004A2D42"/>
    <w:pPr>
      <w:keepNext w:val="0"/>
    </w:pPr>
    <w:rPr>
      <w:b w:val="0"/>
    </w:rPr>
  </w:style>
  <w:style w:type="paragraph" w:customStyle="1" w:styleId="SOWTL5NONUM-ASDEFCON">
    <w:name w:val="SOW TL5 NONUM - ASDEFCON"/>
    <w:basedOn w:val="SOWHL5-ASDEFCON"/>
    <w:next w:val="SOWTL5-ASDEFCON"/>
    <w:rsid w:val="004A2D42"/>
    <w:pPr>
      <w:keepNext w:val="0"/>
      <w:numPr>
        <w:ilvl w:val="0"/>
        <w:numId w:val="0"/>
      </w:numPr>
      <w:ind w:left="1134"/>
    </w:pPr>
    <w:rPr>
      <w:b w:val="0"/>
    </w:rPr>
  </w:style>
  <w:style w:type="paragraph" w:customStyle="1" w:styleId="SOWTL5-ASDEFCON">
    <w:name w:val="SOW TL5 - ASDEFCON"/>
    <w:basedOn w:val="SOWHL5-ASDEFCON"/>
    <w:rsid w:val="004A2D42"/>
    <w:pPr>
      <w:keepNext w:val="0"/>
    </w:pPr>
    <w:rPr>
      <w:b w:val="0"/>
    </w:rPr>
  </w:style>
  <w:style w:type="paragraph" w:customStyle="1" w:styleId="SOWSubL2-ASDEFCON">
    <w:name w:val="SOW SubL2 - ASDEFCON"/>
    <w:basedOn w:val="ASDEFCONNormal"/>
    <w:qFormat/>
    <w:rsid w:val="004A2D42"/>
    <w:pPr>
      <w:numPr>
        <w:ilvl w:val="6"/>
        <w:numId w:val="8"/>
      </w:numPr>
    </w:pPr>
    <w:rPr>
      <w:rFonts w:eastAsia="Calibri"/>
      <w:szCs w:val="22"/>
      <w:lang w:eastAsia="en-US"/>
    </w:rPr>
  </w:style>
  <w:style w:type="paragraph" w:customStyle="1" w:styleId="SOWSubL1NONUM-ASDEFCON">
    <w:name w:val="SOW SubL1 NONUM - ASDEFCON"/>
    <w:basedOn w:val="SOWSubL1-ASDEFCON"/>
    <w:next w:val="SOWSubL1-ASDEFCON"/>
    <w:qFormat/>
    <w:rsid w:val="004A2D42"/>
    <w:pPr>
      <w:numPr>
        <w:numId w:val="0"/>
      </w:numPr>
      <w:ind w:left="1701"/>
    </w:pPr>
  </w:style>
  <w:style w:type="paragraph" w:customStyle="1" w:styleId="SOWSubL2NONUM-ASDEFCON">
    <w:name w:val="SOW SubL2 NONUM - ASDEFCON"/>
    <w:basedOn w:val="SOWSubL2-ASDEFCON"/>
    <w:next w:val="SOWSubL2-ASDEFCON"/>
    <w:qFormat/>
    <w:rsid w:val="004A2D42"/>
    <w:pPr>
      <w:numPr>
        <w:ilvl w:val="0"/>
        <w:numId w:val="0"/>
      </w:numPr>
      <w:ind w:left="2268"/>
    </w:pPr>
  </w:style>
  <w:style w:type="paragraph" w:customStyle="1" w:styleId="ASDEFCONTextBlock">
    <w:name w:val="ASDEFCON TextBlock"/>
    <w:basedOn w:val="ASDEFCONNormal"/>
    <w:qFormat/>
    <w:rsid w:val="004A2D42"/>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4A2D42"/>
    <w:pPr>
      <w:numPr>
        <w:numId w:val="17"/>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4A2D42"/>
    <w:pPr>
      <w:keepNext/>
      <w:spacing w:before="240"/>
    </w:pPr>
    <w:rPr>
      <w:rFonts w:ascii="Arial Bold" w:hAnsi="Arial Bold"/>
      <w:b/>
      <w:bCs/>
      <w:caps/>
      <w:szCs w:val="20"/>
    </w:rPr>
  </w:style>
  <w:style w:type="paragraph" w:customStyle="1" w:styleId="Table8ptHeading-ASDEFCON">
    <w:name w:val="Table 8pt Heading - ASDEFCON"/>
    <w:basedOn w:val="ASDEFCONNormal"/>
    <w:rsid w:val="004A2D42"/>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4A2D42"/>
    <w:pPr>
      <w:numPr>
        <w:numId w:val="26"/>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4A2D42"/>
    <w:pPr>
      <w:numPr>
        <w:numId w:val="27"/>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4A2D42"/>
    <w:rPr>
      <w:rFonts w:ascii="Arial" w:eastAsia="Calibri" w:hAnsi="Arial"/>
      <w:color w:val="000000"/>
      <w:szCs w:val="22"/>
      <w:lang w:eastAsia="en-US"/>
    </w:rPr>
  </w:style>
  <w:style w:type="paragraph" w:customStyle="1" w:styleId="Table8ptSub1-ASDEFCON">
    <w:name w:val="Table 8pt Sub1 - ASDEFCON"/>
    <w:basedOn w:val="Table8ptText-ASDEFCON"/>
    <w:rsid w:val="004A2D42"/>
    <w:pPr>
      <w:numPr>
        <w:ilvl w:val="1"/>
      </w:numPr>
    </w:pPr>
  </w:style>
  <w:style w:type="paragraph" w:customStyle="1" w:styleId="Table8ptSub2-ASDEFCON">
    <w:name w:val="Table 8pt Sub2 - ASDEFCON"/>
    <w:basedOn w:val="Table8ptText-ASDEFCON"/>
    <w:rsid w:val="004A2D42"/>
    <w:pPr>
      <w:numPr>
        <w:ilvl w:val="2"/>
      </w:numPr>
    </w:pPr>
  </w:style>
  <w:style w:type="paragraph" w:customStyle="1" w:styleId="Table10ptHeading-ASDEFCON">
    <w:name w:val="Table 10pt Heading - ASDEFCON"/>
    <w:basedOn w:val="ASDEFCONNormal"/>
    <w:rsid w:val="004A2D42"/>
    <w:pPr>
      <w:keepNext/>
      <w:spacing w:before="60" w:after="60"/>
      <w:jc w:val="center"/>
    </w:pPr>
    <w:rPr>
      <w:b/>
    </w:rPr>
  </w:style>
  <w:style w:type="paragraph" w:customStyle="1" w:styleId="Table8ptBP1-ASDEFCON">
    <w:name w:val="Table 8pt BP1 - ASDEFCON"/>
    <w:basedOn w:val="Table8ptText-ASDEFCON"/>
    <w:rsid w:val="004A2D42"/>
    <w:pPr>
      <w:numPr>
        <w:numId w:val="18"/>
      </w:numPr>
    </w:pPr>
  </w:style>
  <w:style w:type="paragraph" w:customStyle="1" w:styleId="Table8ptBP2-ASDEFCON">
    <w:name w:val="Table 8pt BP2 - ASDEFCON"/>
    <w:basedOn w:val="Table8ptText-ASDEFCON"/>
    <w:rsid w:val="004A2D42"/>
    <w:pPr>
      <w:numPr>
        <w:ilvl w:val="1"/>
        <w:numId w:val="18"/>
      </w:numPr>
      <w:tabs>
        <w:tab w:val="clear" w:pos="284"/>
      </w:tabs>
    </w:pPr>
    <w:rPr>
      <w:iCs/>
    </w:rPr>
  </w:style>
  <w:style w:type="paragraph" w:customStyle="1" w:styleId="ASDEFCONBulletsLV1">
    <w:name w:val="ASDEFCON Bullets LV1"/>
    <w:basedOn w:val="ASDEFCONNormal"/>
    <w:rsid w:val="004A2D42"/>
    <w:pPr>
      <w:numPr>
        <w:numId w:val="20"/>
      </w:numPr>
    </w:pPr>
    <w:rPr>
      <w:rFonts w:eastAsia="Calibri"/>
      <w:szCs w:val="22"/>
      <w:lang w:eastAsia="en-US"/>
    </w:rPr>
  </w:style>
  <w:style w:type="paragraph" w:customStyle="1" w:styleId="Table10ptSub1-ASDEFCON">
    <w:name w:val="Table 10pt Sub1 - ASDEFCON"/>
    <w:basedOn w:val="Table10ptText-ASDEFCON"/>
    <w:rsid w:val="004A2D42"/>
    <w:pPr>
      <w:numPr>
        <w:ilvl w:val="1"/>
      </w:numPr>
      <w:jc w:val="both"/>
    </w:pPr>
  </w:style>
  <w:style w:type="paragraph" w:customStyle="1" w:styleId="Table10ptSub2-ASDEFCON">
    <w:name w:val="Table 10pt Sub2 - ASDEFCON"/>
    <w:basedOn w:val="Table10ptText-ASDEFCON"/>
    <w:rsid w:val="004A2D42"/>
    <w:pPr>
      <w:numPr>
        <w:ilvl w:val="2"/>
      </w:numPr>
      <w:jc w:val="both"/>
    </w:pPr>
  </w:style>
  <w:style w:type="paragraph" w:customStyle="1" w:styleId="ASDEFCONBulletsLV2">
    <w:name w:val="ASDEFCON Bullets LV2"/>
    <w:basedOn w:val="ASDEFCONNormal"/>
    <w:rsid w:val="004A2D42"/>
    <w:pPr>
      <w:numPr>
        <w:numId w:val="7"/>
      </w:numPr>
    </w:pPr>
  </w:style>
  <w:style w:type="paragraph" w:customStyle="1" w:styleId="Table10ptBP1-ASDEFCON">
    <w:name w:val="Table 10pt BP1 - ASDEFCON"/>
    <w:basedOn w:val="ASDEFCONNormal"/>
    <w:rsid w:val="004A2D42"/>
    <w:pPr>
      <w:numPr>
        <w:numId w:val="24"/>
      </w:numPr>
      <w:spacing w:before="60" w:after="60"/>
    </w:pPr>
  </w:style>
  <w:style w:type="paragraph" w:customStyle="1" w:styleId="Table10ptBP2-ASDEFCON">
    <w:name w:val="Table 10pt BP2 - ASDEFCON"/>
    <w:basedOn w:val="ASDEFCONNormal"/>
    <w:link w:val="Table10ptBP2-ASDEFCONCharChar"/>
    <w:rsid w:val="004A2D42"/>
    <w:pPr>
      <w:numPr>
        <w:ilvl w:val="1"/>
        <w:numId w:val="24"/>
      </w:numPr>
      <w:spacing w:before="60" w:after="60"/>
    </w:pPr>
  </w:style>
  <w:style w:type="character" w:customStyle="1" w:styleId="Table10ptBP2-ASDEFCONCharChar">
    <w:name w:val="Table 10pt BP2 - ASDEFCON Char Char"/>
    <w:link w:val="Table10ptBP2-ASDEFCON"/>
    <w:rsid w:val="004A2D42"/>
    <w:rPr>
      <w:rFonts w:ascii="Arial" w:hAnsi="Arial"/>
      <w:color w:val="000000"/>
      <w:szCs w:val="40"/>
    </w:rPr>
  </w:style>
  <w:style w:type="paragraph" w:customStyle="1" w:styleId="GuideMarginHead-ASDEFCON">
    <w:name w:val="Guide Margin Head - ASDEFCON"/>
    <w:basedOn w:val="ASDEFCONNormal"/>
    <w:link w:val="GuideMarginHead-ASDEFCONChar"/>
    <w:rsid w:val="004A2D42"/>
    <w:pPr>
      <w:tabs>
        <w:tab w:val="left" w:pos="1701"/>
      </w:tabs>
      <w:ind w:left="1701" w:hanging="1701"/>
    </w:pPr>
    <w:rPr>
      <w:rFonts w:eastAsia="Calibri"/>
      <w:szCs w:val="22"/>
      <w:lang w:eastAsia="en-US"/>
    </w:rPr>
  </w:style>
  <w:style w:type="paragraph" w:customStyle="1" w:styleId="GuideText-ASDEFCON">
    <w:name w:val="Guide Text - ASDEFCON"/>
    <w:basedOn w:val="ASDEFCONNormal"/>
    <w:link w:val="GuideText-ASDEFCONChar"/>
    <w:rsid w:val="004A2D42"/>
    <w:pPr>
      <w:ind w:left="1680"/>
    </w:pPr>
    <w:rPr>
      <w:lang w:eastAsia="en-US"/>
    </w:rPr>
  </w:style>
  <w:style w:type="paragraph" w:customStyle="1" w:styleId="GuideSublistLv1-ASDEFCON">
    <w:name w:val="Guide Sublist Lv1 - ASDEFCON"/>
    <w:basedOn w:val="ASDEFCONNormal"/>
    <w:qFormat/>
    <w:rsid w:val="004A2D42"/>
    <w:pPr>
      <w:numPr>
        <w:numId w:val="28"/>
      </w:numPr>
    </w:pPr>
    <w:rPr>
      <w:rFonts w:eastAsia="Calibri"/>
      <w:szCs w:val="22"/>
      <w:lang w:eastAsia="en-US"/>
    </w:rPr>
  </w:style>
  <w:style w:type="paragraph" w:customStyle="1" w:styleId="GuideBullets-ASDEFCON">
    <w:name w:val="Guide Bullets - ASDEFCON"/>
    <w:basedOn w:val="ASDEFCONNormal"/>
    <w:rsid w:val="004A2D42"/>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4A2D42"/>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4A2D42"/>
    <w:pPr>
      <w:keepNext/>
      <w:spacing w:before="240"/>
    </w:pPr>
    <w:rPr>
      <w:rFonts w:eastAsia="Calibri"/>
      <w:b/>
      <w:caps/>
      <w:szCs w:val="20"/>
      <w:lang w:eastAsia="en-US"/>
    </w:rPr>
  </w:style>
  <w:style w:type="paragraph" w:customStyle="1" w:styleId="ASDEFCONSublist">
    <w:name w:val="ASDEFCON Sublist"/>
    <w:basedOn w:val="ASDEFCONNormal"/>
    <w:rsid w:val="004A2D42"/>
    <w:pPr>
      <w:numPr>
        <w:numId w:val="29"/>
      </w:numPr>
    </w:pPr>
    <w:rPr>
      <w:iCs/>
    </w:rPr>
  </w:style>
  <w:style w:type="paragraph" w:customStyle="1" w:styleId="ASDEFCONRecitals">
    <w:name w:val="ASDEFCON Recitals"/>
    <w:basedOn w:val="ASDEFCONNormal"/>
    <w:link w:val="ASDEFCONRecitalsCharChar"/>
    <w:rsid w:val="004A2D42"/>
    <w:pPr>
      <w:numPr>
        <w:numId w:val="21"/>
      </w:numPr>
    </w:pPr>
  </w:style>
  <w:style w:type="character" w:customStyle="1" w:styleId="ASDEFCONRecitalsCharChar">
    <w:name w:val="ASDEFCON Recitals Char Char"/>
    <w:link w:val="ASDEFCONRecitals"/>
    <w:rsid w:val="004A2D42"/>
    <w:rPr>
      <w:rFonts w:ascii="Arial" w:hAnsi="Arial"/>
      <w:color w:val="000000"/>
      <w:szCs w:val="40"/>
    </w:rPr>
  </w:style>
  <w:style w:type="paragraph" w:customStyle="1" w:styleId="NoteList-ASDEFCON">
    <w:name w:val="Note List - ASDEFCON"/>
    <w:basedOn w:val="ASDEFCONNormal"/>
    <w:rsid w:val="004A2D42"/>
    <w:pPr>
      <w:numPr>
        <w:numId w:val="22"/>
      </w:numPr>
    </w:pPr>
    <w:rPr>
      <w:b/>
      <w:bCs/>
      <w:i/>
    </w:rPr>
  </w:style>
  <w:style w:type="paragraph" w:customStyle="1" w:styleId="NoteBullets-ASDEFCON">
    <w:name w:val="Note Bullets - ASDEFCON"/>
    <w:basedOn w:val="ASDEFCONNormal"/>
    <w:rsid w:val="004A2D42"/>
    <w:pPr>
      <w:numPr>
        <w:numId w:val="23"/>
      </w:numPr>
    </w:pPr>
    <w:rPr>
      <w:b/>
      <w:i/>
    </w:rPr>
  </w:style>
  <w:style w:type="paragraph" w:styleId="Caption">
    <w:name w:val="caption"/>
    <w:basedOn w:val="Normal"/>
    <w:next w:val="Normal"/>
    <w:qFormat/>
    <w:rsid w:val="004A2D42"/>
    <w:rPr>
      <w:b/>
      <w:bCs/>
      <w:szCs w:val="20"/>
    </w:rPr>
  </w:style>
  <w:style w:type="paragraph" w:customStyle="1" w:styleId="ASDEFCONOperativePartListLV1">
    <w:name w:val="ASDEFCON Operative Part List LV1"/>
    <w:basedOn w:val="ASDEFCONNormal"/>
    <w:rsid w:val="004A2D42"/>
    <w:pPr>
      <w:numPr>
        <w:numId w:val="25"/>
      </w:numPr>
    </w:pPr>
    <w:rPr>
      <w:iCs/>
    </w:rPr>
  </w:style>
  <w:style w:type="paragraph" w:customStyle="1" w:styleId="ASDEFCONOperativePartListLV2">
    <w:name w:val="ASDEFCON Operative Part List LV2"/>
    <w:basedOn w:val="ASDEFCONOperativePartListLV1"/>
    <w:rsid w:val="004A2D42"/>
    <w:pPr>
      <w:numPr>
        <w:ilvl w:val="1"/>
      </w:numPr>
    </w:pPr>
  </w:style>
  <w:style w:type="paragraph" w:customStyle="1" w:styleId="ASDEFCONOptionSpace">
    <w:name w:val="ASDEFCON Option Space"/>
    <w:basedOn w:val="ASDEFCONNormal"/>
    <w:rsid w:val="004A2D42"/>
    <w:pPr>
      <w:spacing w:after="0"/>
    </w:pPr>
    <w:rPr>
      <w:bCs/>
      <w:color w:val="FFFFFF"/>
      <w:sz w:val="8"/>
    </w:rPr>
  </w:style>
  <w:style w:type="paragraph" w:customStyle="1" w:styleId="ATTANNReferencetoCOC">
    <w:name w:val="ATT/ANN Reference to COC"/>
    <w:basedOn w:val="ASDEFCONNormal"/>
    <w:rsid w:val="004A2D42"/>
    <w:pPr>
      <w:keepNext/>
      <w:jc w:val="right"/>
    </w:pPr>
    <w:rPr>
      <w:i/>
      <w:iCs/>
      <w:szCs w:val="20"/>
    </w:rPr>
  </w:style>
  <w:style w:type="paragraph" w:customStyle="1" w:styleId="ASDEFCONHeaderFooterCenter">
    <w:name w:val="ASDEFCON Header/Footer Center"/>
    <w:basedOn w:val="ASDEFCONHeaderFooterLeft"/>
    <w:rsid w:val="004A2D42"/>
    <w:pPr>
      <w:jc w:val="center"/>
    </w:pPr>
    <w:rPr>
      <w:szCs w:val="20"/>
    </w:rPr>
  </w:style>
  <w:style w:type="paragraph" w:customStyle="1" w:styleId="ASDEFCONHeaderFooterRight">
    <w:name w:val="ASDEFCON Header/Footer Right"/>
    <w:basedOn w:val="ASDEFCONHeaderFooterLeft"/>
    <w:rsid w:val="004A2D42"/>
    <w:pPr>
      <w:jc w:val="right"/>
    </w:pPr>
    <w:rPr>
      <w:szCs w:val="20"/>
    </w:rPr>
  </w:style>
  <w:style w:type="paragraph" w:customStyle="1" w:styleId="ASDEFCONHeaderFooterClassification">
    <w:name w:val="ASDEFCON Header/Footer Classification"/>
    <w:basedOn w:val="ASDEFCONHeaderFooterLeft"/>
    <w:rsid w:val="004A2D42"/>
    <w:pPr>
      <w:jc w:val="center"/>
    </w:pPr>
    <w:rPr>
      <w:rFonts w:ascii="Arial Bold" w:hAnsi="Arial Bold"/>
      <w:b/>
      <w:bCs/>
      <w:caps/>
      <w:sz w:val="20"/>
    </w:rPr>
  </w:style>
  <w:style w:type="paragraph" w:customStyle="1" w:styleId="GuideLV3Head-ASDEFCON">
    <w:name w:val="Guide LV3 Head - ASDEFCON"/>
    <w:basedOn w:val="ASDEFCONNormal"/>
    <w:rsid w:val="004A2D42"/>
    <w:pPr>
      <w:keepNext/>
    </w:pPr>
    <w:rPr>
      <w:rFonts w:eastAsia="Calibri"/>
      <w:b/>
      <w:szCs w:val="22"/>
      <w:lang w:eastAsia="en-US"/>
    </w:rPr>
  </w:style>
  <w:style w:type="paragraph" w:customStyle="1" w:styleId="GuideSublistLv2-ASDEFCON">
    <w:name w:val="Guide Sublist Lv2 - ASDEFCON"/>
    <w:basedOn w:val="ASDEFCONNormal"/>
    <w:rsid w:val="004A2D42"/>
    <w:pPr>
      <w:numPr>
        <w:ilvl w:val="1"/>
        <w:numId w:val="28"/>
      </w:numPr>
    </w:pPr>
  </w:style>
  <w:style w:type="character" w:customStyle="1" w:styleId="GuideMarginHead-ASDEFCONChar">
    <w:name w:val="Guide Margin Head - ASDEFCON Char"/>
    <w:link w:val="GuideMarginHead-ASDEFCON"/>
    <w:rsid w:val="00BD2DC6"/>
    <w:rPr>
      <w:rFonts w:ascii="Arial" w:eastAsia="Calibri" w:hAnsi="Arial"/>
      <w:color w:val="000000"/>
      <w:szCs w:val="22"/>
      <w:lang w:eastAsia="en-US"/>
    </w:rPr>
  </w:style>
  <w:style w:type="character" w:customStyle="1" w:styleId="GuideText-ASDEFCONChar">
    <w:name w:val="Guide Text - ASDEFCON Char"/>
    <w:link w:val="GuideText-ASDEFCON"/>
    <w:rsid w:val="007C4A25"/>
    <w:rPr>
      <w:rFonts w:ascii="Arial" w:hAnsi="Arial"/>
      <w:color w:val="000000"/>
      <w:szCs w:val="40"/>
      <w:lang w:eastAsia="en-US"/>
    </w:rPr>
  </w:style>
  <w:style w:type="paragraph" w:styleId="Revision">
    <w:name w:val="Revision"/>
    <w:hidden/>
    <w:uiPriority w:val="99"/>
    <w:semiHidden/>
    <w:rsid w:val="008F27CC"/>
    <w:rPr>
      <w:rFonts w:eastAsiaTheme="minorHAnsi" w:cstheme="minorBidi"/>
      <w:sz w:val="24"/>
      <w:szCs w:val="22"/>
      <w:lang w:eastAsia="en-US"/>
    </w:rPr>
  </w:style>
  <w:style w:type="paragraph" w:customStyle="1" w:styleId="tablebodytext">
    <w:name w:val="tablebodytext"/>
    <w:basedOn w:val="Normal"/>
    <w:rsid w:val="003A78A8"/>
    <w:pPr>
      <w:spacing w:before="100" w:beforeAutospacing="1" w:after="100" w:afterAutospacing="1"/>
    </w:pPr>
    <w:rPr>
      <w:rFonts w:ascii="Times New Roman" w:hAnsi="Times New Roman"/>
      <w:sz w:val="24"/>
    </w:rPr>
  </w:style>
  <w:style w:type="paragraph" w:styleId="TOCHeading">
    <w:name w:val="TOC Heading"/>
    <w:basedOn w:val="Heading1"/>
    <w:next w:val="Normal"/>
    <w:uiPriority w:val="39"/>
    <w:semiHidden/>
    <w:unhideWhenUsed/>
    <w:qFormat/>
    <w:rsid w:val="00C379B8"/>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4A2D42"/>
    <w:pPr>
      <w:numPr>
        <w:numId w:val="32"/>
      </w:numPr>
    </w:pPr>
  </w:style>
  <w:style w:type="paragraph" w:styleId="ListNumber3">
    <w:name w:val="List Number 3"/>
    <w:basedOn w:val="ListNumber"/>
    <w:semiHidden/>
    <w:rsid w:val="00BB04D3"/>
    <w:pPr>
      <w:numPr>
        <w:numId w:val="0"/>
      </w:numPr>
      <w:spacing w:before="120"/>
      <w:ind w:left="3960" w:hanging="180"/>
      <w:contextualSpacing w:val="0"/>
      <w:jc w:val="left"/>
    </w:pPr>
    <w:rPr>
      <w:sz w:val="22"/>
      <w:szCs w:val="20"/>
    </w:rPr>
  </w:style>
  <w:style w:type="paragraph" w:styleId="ListNumber4">
    <w:name w:val="List Number 4"/>
    <w:basedOn w:val="ListNumber"/>
    <w:semiHidden/>
    <w:rsid w:val="00BB04D3"/>
    <w:pPr>
      <w:numPr>
        <w:numId w:val="0"/>
      </w:numPr>
      <w:spacing w:before="120"/>
      <w:ind w:left="4680" w:hanging="360"/>
      <w:contextualSpacing w:val="0"/>
      <w:jc w:val="left"/>
    </w:pPr>
    <w:rPr>
      <w:sz w:val="22"/>
      <w:szCs w:val="20"/>
    </w:rPr>
  </w:style>
  <w:style w:type="paragraph" w:styleId="ListNumber">
    <w:name w:val="List Number"/>
    <w:basedOn w:val="Normal"/>
    <w:rsid w:val="00BB04D3"/>
    <w:pPr>
      <w:numPr>
        <w:numId w:val="33"/>
      </w:numPr>
      <w:contextualSpacing/>
    </w:pPr>
  </w:style>
  <w:style w:type="paragraph" w:styleId="Subtitle">
    <w:name w:val="Subtitle"/>
    <w:basedOn w:val="Normal"/>
    <w:next w:val="Normal"/>
    <w:link w:val="SubtitleChar"/>
    <w:uiPriority w:val="99"/>
    <w:qFormat/>
    <w:rsid w:val="00C47D10"/>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C47D10"/>
    <w:rPr>
      <w:i/>
      <w:color w:val="003760"/>
      <w:spacing w:val="15"/>
    </w:rPr>
  </w:style>
  <w:style w:type="paragraph" w:customStyle="1" w:styleId="StyleTitleGeorgiaNotBoldLeft">
    <w:name w:val="Style Title + Georgia Not Bold Left"/>
    <w:basedOn w:val="Title"/>
    <w:qFormat/>
    <w:rsid w:val="00C47D10"/>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C47D10"/>
    <w:rPr>
      <w:rFonts w:ascii="Calibri Light" w:hAnsi="Calibri Light"/>
      <w:b/>
      <w:bCs/>
      <w:kern w:val="28"/>
      <w:sz w:val="32"/>
      <w:szCs w:val="32"/>
    </w:rPr>
  </w:style>
  <w:style w:type="paragraph" w:customStyle="1" w:styleId="Bullet">
    <w:name w:val="Bullet"/>
    <w:basedOn w:val="ListParagraph"/>
    <w:qFormat/>
    <w:rsid w:val="00C47D10"/>
    <w:pPr>
      <w:numPr>
        <w:numId w:val="49"/>
      </w:numPr>
      <w:tabs>
        <w:tab w:val="left" w:pos="567"/>
      </w:tabs>
      <w:jc w:val="left"/>
    </w:pPr>
  </w:style>
  <w:style w:type="paragraph" w:customStyle="1" w:styleId="Bullet2">
    <w:name w:val="Bullet 2"/>
    <w:basedOn w:val="Normal"/>
    <w:rsid w:val="00C47D10"/>
    <w:pPr>
      <w:numPr>
        <w:numId w:val="3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84916">
      <w:bodyDiv w:val="1"/>
      <w:marLeft w:val="0"/>
      <w:marRight w:val="0"/>
      <w:marTop w:val="0"/>
      <w:marBottom w:val="0"/>
      <w:divBdr>
        <w:top w:val="none" w:sz="0" w:space="0" w:color="auto"/>
        <w:left w:val="none" w:sz="0" w:space="0" w:color="auto"/>
        <w:bottom w:val="none" w:sz="0" w:space="0" w:color="auto"/>
        <w:right w:val="none" w:sz="0" w:space="0" w:color="auto"/>
      </w:divBdr>
    </w:div>
    <w:div w:id="262569649">
      <w:bodyDiv w:val="1"/>
      <w:marLeft w:val="0"/>
      <w:marRight w:val="0"/>
      <w:marTop w:val="0"/>
      <w:marBottom w:val="0"/>
      <w:divBdr>
        <w:top w:val="none" w:sz="0" w:space="0" w:color="auto"/>
        <w:left w:val="none" w:sz="0" w:space="0" w:color="auto"/>
        <w:bottom w:val="none" w:sz="0" w:space="0" w:color="auto"/>
        <w:right w:val="none" w:sz="0" w:space="0" w:color="auto"/>
      </w:divBdr>
    </w:div>
    <w:div w:id="457992358">
      <w:bodyDiv w:val="1"/>
      <w:marLeft w:val="0"/>
      <w:marRight w:val="0"/>
      <w:marTop w:val="0"/>
      <w:marBottom w:val="0"/>
      <w:divBdr>
        <w:top w:val="none" w:sz="0" w:space="0" w:color="auto"/>
        <w:left w:val="none" w:sz="0" w:space="0" w:color="auto"/>
        <w:bottom w:val="none" w:sz="0" w:space="0" w:color="auto"/>
        <w:right w:val="none" w:sz="0" w:space="0" w:color="auto"/>
      </w:divBdr>
    </w:div>
    <w:div w:id="644745287">
      <w:bodyDiv w:val="1"/>
      <w:marLeft w:val="0"/>
      <w:marRight w:val="0"/>
      <w:marTop w:val="0"/>
      <w:marBottom w:val="0"/>
      <w:divBdr>
        <w:top w:val="none" w:sz="0" w:space="0" w:color="auto"/>
        <w:left w:val="none" w:sz="0" w:space="0" w:color="auto"/>
        <w:bottom w:val="none" w:sz="0" w:space="0" w:color="auto"/>
        <w:right w:val="none" w:sz="0" w:space="0" w:color="auto"/>
      </w:divBdr>
    </w:div>
    <w:div w:id="749960429">
      <w:bodyDiv w:val="1"/>
      <w:marLeft w:val="0"/>
      <w:marRight w:val="0"/>
      <w:marTop w:val="0"/>
      <w:marBottom w:val="0"/>
      <w:divBdr>
        <w:top w:val="none" w:sz="0" w:space="0" w:color="auto"/>
        <w:left w:val="none" w:sz="0" w:space="0" w:color="auto"/>
        <w:bottom w:val="none" w:sz="0" w:space="0" w:color="auto"/>
        <w:right w:val="none" w:sz="0" w:space="0" w:color="auto"/>
      </w:divBdr>
    </w:div>
    <w:div w:id="895436476">
      <w:bodyDiv w:val="1"/>
      <w:marLeft w:val="0"/>
      <w:marRight w:val="0"/>
      <w:marTop w:val="0"/>
      <w:marBottom w:val="0"/>
      <w:divBdr>
        <w:top w:val="none" w:sz="0" w:space="0" w:color="auto"/>
        <w:left w:val="none" w:sz="0" w:space="0" w:color="auto"/>
        <w:bottom w:val="none" w:sz="0" w:space="0" w:color="auto"/>
        <w:right w:val="none" w:sz="0" w:space="0" w:color="auto"/>
      </w:divBdr>
    </w:div>
    <w:div w:id="896941180">
      <w:bodyDiv w:val="1"/>
      <w:marLeft w:val="0"/>
      <w:marRight w:val="0"/>
      <w:marTop w:val="0"/>
      <w:marBottom w:val="0"/>
      <w:divBdr>
        <w:top w:val="none" w:sz="0" w:space="0" w:color="auto"/>
        <w:left w:val="none" w:sz="0" w:space="0" w:color="auto"/>
        <w:bottom w:val="none" w:sz="0" w:space="0" w:color="auto"/>
        <w:right w:val="none" w:sz="0" w:space="0" w:color="auto"/>
      </w:divBdr>
    </w:div>
    <w:div w:id="174183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bjcdc5/id:BM72190815/document/versions/lates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8BEFA-5FC9-4353-89AD-8E21FA151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2502</TotalTime>
  <Pages>2</Pages>
  <Words>6539</Words>
  <Characters>37276</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DSD-ENG-CM</vt:lpstr>
    </vt:vector>
  </TitlesOfParts>
  <Manager/>
  <Company/>
  <LinksUpToDate>false</LinksUpToDate>
  <CharactersWithSpaces>43728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DSD-ENG-CM</dc:title>
  <dc:subject>Configuration Management Services</dc:subject>
  <dc:creator/>
  <cp:keywords>Configuration Management, CM, Baselines, Audits</cp:keywords>
  <dc:description/>
  <cp:lastModifiedBy/>
  <cp:revision>13</cp:revision>
  <cp:lastPrinted>2011-05-19T22:18:00Z</cp:lastPrinted>
  <dcterms:created xsi:type="dcterms:W3CDTF">2018-01-15T22:46:00Z</dcterms:created>
  <dcterms:modified xsi:type="dcterms:W3CDTF">2026-06-18T22:48:00Z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BM80025353</vt:lpwstr>
  </property>
  <property fmtid="{D5CDD505-2E9C-101B-9397-08002B2CF9AE}" pid="4" name="Objective-Version">
    <vt:lpwstr>7.7</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Footer_Left">
    <vt:lpwstr/>
  </property>
  <property fmtid="{D5CDD505-2E9C-101B-9397-08002B2CF9AE}" pid="10" name="Header_Right">
    <vt:lpwstr/>
  </property>
</Properties>
</file>